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E06E1" w14:textId="77777777" w:rsidR="00654761" w:rsidRPr="00C931DD" w:rsidRDefault="00BC26E3" w:rsidP="0065476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4761" w:rsidRPr="00C931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="00654761"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กลุ่มสาระการเรียนรู้สุขศึกษาและพลศึกษา </w:t>
      </w:r>
    </w:p>
    <w:p w14:paraId="6D5E06E2" w14:textId="77777777" w:rsidR="00654761" w:rsidRDefault="00654761" w:rsidP="0065476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</w:t>
      </w:r>
      <w:r w:rsidR="003371C8">
        <w:rPr>
          <w:rFonts w:ascii="TH SarabunIT๙" w:hAnsi="TH SarabunIT๙" w:cs="TH SarabunIT๙" w:hint="cs"/>
          <w:b/>
          <w:bCs/>
          <w:sz w:val="32"/>
          <w:szCs w:val="32"/>
          <w:cs/>
        </w:rPr>
        <w:t>ปลาย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6D5E06E3" w14:textId="77777777" w:rsidR="00654761" w:rsidRPr="00C931DD" w:rsidRDefault="00654761" w:rsidP="0065476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8"/>
        <w:gridCol w:w="131"/>
        <w:gridCol w:w="111"/>
        <w:gridCol w:w="314"/>
        <w:gridCol w:w="848"/>
        <w:gridCol w:w="3662"/>
        <w:gridCol w:w="86"/>
        <w:gridCol w:w="475"/>
        <w:gridCol w:w="506"/>
        <w:gridCol w:w="1227"/>
        <w:gridCol w:w="390"/>
      </w:tblGrid>
      <w:tr w:rsidR="005652EB" w:rsidRPr="00B533F5" w14:paraId="6D5E06E5" w14:textId="77777777" w:rsidTr="00F30189">
        <w:tc>
          <w:tcPr>
            <w:tcW w:w="8578" w:type="dxa"/>
            <w:gridSpan w:val="11"/>
            <w:shd w:val="clear" w:color="auto" w:fill="auto"/>
          </w:tcPr>
          <w:p w14:paraId="6D5E06E4" w14:textId="77777777" w:rsidR="005652EB" w:rsidRPr="00B533F5" w:rsidRDefault="005652EB" w:rsidP="00763078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26E3" w:rsidRPr="00B533F5" w14:paraId="6D5E06E9" w14:textId="77777777" w:rsidTr="00386AA6">
        <w:tc>
          <w:tcPr>
            <w:tcW w:w="2232" w:type="dxa"/>
            <w:gridSpan w:val="5"/>
            <w:shd w:val="clear" w:color="auto" w:fill="auto"/>
          </w:tcPr>
          <w:p w14:paraId="6D5E06E6" w14:textId="77777777" w:rsidR="00FE730B" w:rsidRPr="00B533F5" w:rsidRDefault="00FE730B" w:rsidP="00763078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23" w:type="dxa"/>
            <w:gridSpan w:val="3"/>
            <w:shd w:val="clear" w:color="auto" w:fill="auto"/>
          </w:tcPr>
          <w:p w14:paraId="6D5E06E7" w14:textId="77777777" w:rsidR="00FE730B" w:rsidRPr="00B533F5" w:rsidRDefault="00FE730B" w:rsidP="00763078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123" w:type="dxa"/>
            <w:gridSpan w:val="3"/>
            <w:shd w:val="clear" w:color="auto" w:fill="auto"/>
          </w:tcPr>
          <w:p w14:paraId="6D5E06E8" w14:textId="77777777" w:rsidR="00FE730B" w:rsidRPr="00B533F5" w:rsidRDefault="00FE730B" w:rsidP="00763078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26E3" w:rsidRPr="00B533F5" w14:paraId="6D5E06EE" w14:textId="77777777" w:rsidTr="00654761">
        <w:tc>
          <w:tcPr>
            <w:tcW w:w="959" w:type="dxa"/>
            <w:gridSpan w:val="2"/>
            <w:shd w:val="clear" w:color="auto" w:fill="auto"/>
          </w:tcPr>
          <w:p w14:paraId="6D5E06EA" w14:textId="77777777" w:rsidR="00FE730B" w:rsidRPr="00B533F5" w:rsidRDefault="00FE730B" w:rsidP="00763078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021" w:type="dxa"/>
            <w:gridSpan w:val="5"/>
            <w:shd w:val="clear" w:color="auto" w:fill="auto"/>
          </w:tcPr>
          <w:p w14:paraId="6D5E06EB" w14:textId="77777777" w:rsidR="00FE730B" w:rsidRPr="00B533F5" w:rsidRDefault="00551412" w:rsidP="00763078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835A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81" w:type="dxa"/>
            <w:gridSpan w:val="2"/>
            <w:shd w:val="clear" w:color="auto" w:fill="auto"/>
          </w:tcPr>
          <w:p w14:paraId="6D5E06EC" w14:textId="77777777" w:rsidR="00FE730B" w:rsidRPr="00B533F5" w:rsidRDefault="00FE730B" w:rsidP="00763078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17" w:type="dxa"/>
            <w:gridSpan w:val="2"/>
            <w:shd w:val="clear" w:color="auto" w:fill="auto"/>
          </w:tcPr>
          <w:p w14:paraId="6D5E06ED" w14:textId="77777777" w:rsidR="00FE730B" w:rsidRPr="00B533F5" w:rsidRDefault="00551412" w:rsidP="009C46E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31101</w:t>
            </w:r>
          </w:p>
        </w:tc>
      </w:tr>
      <w:tr w:rsidR="00386AA6" w:rsidRPr="00B533F5" w14:paraId="6D5E06F0" w14:textId="77777777" w:rsidTr="00B117D8">
        <w:tc>
          <w:tcPr>
            <w:tcW w:w="8578" w:type="dxa"/>
            <w:gridSpan w:val="11"/>
            <w:shd w:val="clear" w:color="auto" w:fill="auto"/>
          </w:tcPr>
          <w:p w14:paraId="6D5E06EF" w14:textId="77777777" w:rsidR="00386AA6" w:rsidRPr="00B533F5" w:rsidRDefault="00386AA6" w:rsidP="0017221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การสร้างเสริมสุขภาพ สมรรถภาพและการป้องกันโรค</w:t>
            </w:r>
          </w:p>
        </w:tc>
      </w:tr>
      <w:tr w:rsidR="00BC26E3" w:rsidRPr="00B533F5" w14:paraId="6D5E06F5" w14:textId="77777777" w:rsidTr="00386AA6">
        <w:tc>
          <w:tcPr>
            <w:tcW w:w="1070" w:type="dxa"/>
            <w:gridSpan w:val="3"/>
            <w:shd w:val="clear" w:color="auto" w:fill="auto"/>
          </w:tcPr>
          <w:p w14:paraId="6D5E06F1" w14:textId="77777777" w:rsidR="00FE730B" w:rsidRPr="00B533F5" w:rsidRDefault="00FE730B" w:rsidP="00763078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824" w:type="dxa"/>
            <w:gridSpan w:val="3"/>
            <w:shd w:val="clear" w:color="auto" w:fill="auto"/>
          </w:tcPr>
          <w:p w14:paraId="6D5E06F2" w14:textId="77777777" w:rsidR="00FE730B" w:rsidRPr="00B533F5" w:rsidRDefault="00FE730B" w:rsidP="00763078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294" w:type="dxa"/>
            <w:gridSpan w:val="4"/>
            <w:shd w:val="clear" w:color="auto" w:fill="auto"/>
          </w:tcPr>
          <w:p w14:paraId="6D5E06F3" w14:textId="77777777" w:rsidR="00FE730B" w:rsidRPr="00B533F5" w:rsidRDefault="00652FCE" w:rsidP="00763078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E730B"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 w:rsidR="006E7BA1"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90" w:type="dxa"/>
            <w:shd w:val="clear" w:color="auto" w:fill="auto"/>
          </w:tcPr>
          <w:p w14:paraId="6D5E06F4" w14:textId="77777777" w:rsidR="00FE730B" w:rsidRPr="00B533F5" w:rsidRDefault="006E7BA1" w:rsidP="00386AA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BC26E3" w:rsidRPr="00B533F5" w14:paraId="6D5E06FB" w14:textId="77777777" w:rsidTr="00386AA6">
        <w:tc>
          <w:tcPr>
            <w:tcW w:w="828" w:type="dxa"/>
            <w:shd w:val="clear" w:color="auto" w:fill="auto"/>
          </w:tcPr>
          <w:p w14:paraId="6D5E06F6" w14:textId="77777777" w:rsidR="00FE730B" w:rsidRPr="00B533F5" w:rsidRDefault="00FE730B" w:rsidP="00763078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56" w:type="dxa"/>
            <w:gridSpan w:val="3"/>
            <w:shd w:val="clear" w:color="auto" w:fill="auto"/>
          </w:tcPr>
          <w:p w14:paraId="6D5E06F7" w14:textId="77777777" w:rsidR="00FE730B" w:rsidRPr="00B533F5" w:rsidRDefault="00652FCE" w:rsidP="00763078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510" w:type="dxa"/>
            <w:gridSpan w:val="2"/>
            <w:shd w:val="clear" w:color="auto" w:fill="auto"/>
          </w:tcPr>
          <w:p w14:paraId="6D5E06F8" w14:textId="77777777" w:rsidR="00FE730B" w:rsidRPr="00B533F5" w:rsidRDefault="00FE730B" w:rsidP="00763078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67" w:type="dxa"/>
            <w:gridSpan w:val="3"/>
            <w:shd w:val="clear" w:color="auto" w:fill="auto"/>
          </w:tcPr>
          <w:p w14:paraId="6D5E06F9" w14:textId="77777777" w:rsidR="00FE730B" w:rsidRPr="00B533F5" w:rsidRDefault="00FE730B" w:rsidP="00386AA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="00652FCE"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   1</w:t>
            </w:r>
          </w:p>
        </w:tc>
        <w:tc>
          <w:tcPr>
            <w:tcW w:w="1617" w:type="dxa"/>
            <w:gridSpan w:val="2"/>
            <w:shd w:val="clear" w:color="auto" w:fill="auto"/>
          </w:tcPr>
          <w:p w14:paraId="6D5E06FA" w14:textId="77777777" w:rsidR="00FE730B" w:rsidRPr="00B533F5" w:rsidRDefault="00FE730B" w:rsidP="00386AA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6FC" w14:textId="77777777" w:rsidR="00FE730B" w:rsidRPr="00B533F5" w:rsidRDefault="00FE730B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6FD" w14:textId="77777777" w:rsidR="00C72BCD" w:rsidRPr="00B533F5" w:rsidRDefault="00652FCE" w:rsidP="00652FC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ศึกษา วิเคราะห์ และอธิบายกระบวนการสร้างเสริมและดำรงประสิทธิภาพการทำงานของระบบผิวหนัง ระบบโครงกระดูก และระบบกล้ามเนื้อ วางแผนดูแลสุขภาพของตนเองและบุคคล</w:t>
      </w:r>
    </w:p>
    <w:p w14:paraId="6D5E06FE" w14:textId="77777777" w:rsidR="00652FCE" w:rsidRPr="00B533F5" w:rsidRDefault="00652FCE" w:rsidP="00C72BC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ในครอบครัว อิทธิพลของครอบครัว เพื่อน สังคมและวัฒนธรรมที่มีต่อพฤติกรรมทางเพศและการดำเนินชีวิต ตามวัฒนธรรมไทยและวัฒนธรรมอื่นๆ ปฏิบัติตนตามสิทธิผู้บริโภค เลือกแนวทางการบริโภคอย่างฉลาดและปลอดภัย อิทธิพลของสื่อโฆษณาเกี่ยวกับสุขภาพ เพื่อการเลือกบริโภค หลักการพิจารณาเพื่อการรู้เท่าทันสื่อ โรคจาการประกอบอาชีพ และพันธุกรรม แนวทางการสร้างเสริมและพัฒนาสุขภาพในชุมชน </w:t>
      </w:r>
    </w:p>
    <w:p w14:paraId="6D5E06FF" w14:textId="77777777" w:rsidR="00652FCE" w:rsidRPr="00B533F5" w:rsidRDefault="00652FCE" w:rsidP="00652FC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ab/>
        <w:t>โดยใช้กระบวนการคิด กระบวนการเรียนรู้แบบร่วมมือ กระบวนการสืบค้นข้อมูล กระบวนการปฏิบัติและกระบวนการกลุ่ม</w:t>
      </w:r>
    </w:p>
    <w:p w14:paraId="6D5E0700" w14:textId="77777777" w:rsidR="00386AA6" w:rsidRPr="00D52404" w:rsidRDefault="00652FCE" w:rsidP="00386AA6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ab/>
        <w:t>เพื่อให้เกิดความรู้ความเข้าใจ นำหลักการ แนวคิดไปปรับปรุง ปฏิบัติในการดูแลรักษาและพัฒนาคุณภาพชีวิตของตนเองและครอบครัว มีคุณธรรม จริยธรรม และมีคุณลักษณะอันพึงประสงค์ในด้านความรัก ชาติ ศาสน์ กษัตริย์  ซื่อสัตย์สุจริต มีวินัย ใฝ่เรียนรู้ มุ่งมั่นในการทำงาน มีจิตสาธารณะรักความเป็นไทย</w:t>
      </w:r>
      <w:r w:rsidR="00386AA6" w:rsidRPr="00D52404"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t>และ</w:t>
      </w:r>
      <w:r w:rsidR="0038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6D5E0701" w14:textId="77777777" w:rsidR="00C72BCD" w:rsidRPr="00B533F5" w:rsidRDefault="00C72BCD" w:rsidP="00CC47B8">
      <w:pPr>
        <w:tabs>
          <w:tab w:val="left" w:pos="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02" w14:textId="77777777" w:rsidR="009C46E5" w:rsidRPr="00B533F5" w:rsidRDefault="00575F4C" w:rsidP="009C46E5">
      <w:pPr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ab/>
      </w:r>
      <w:r w:rsidR="009C46E5" w:rsidRPr="00B533F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6D5E0703" w14:textId="77777777" w:rsidR="009C46E5" w:rsidRPr="006A4192" w:rsidRDefault="009C46E5" w:rsidP="006A4192">
      <w:pPr>
        <w:numPr>
          <w:ilvl w:val="0"/>
          <w:numId w:val="32"/>
        </w:numPr>
        <w:spacing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6A4192">
        <w:rPr>
          <w:rFonts w:ascii="TH SarabunIT๙" w:hAnsi="TH SarabunIT๙" w:cs="TH SarabunIT๙"/>
          <w:sz w:val="32"/>
          <w:szCs w:val="32"/>
          <w:cs/>
        </w:rPr>
        <w:t>อธิบายความสำคัญของระบบผิวหนัง ระบบโครงกระดูก และระบบกล้ามเนื้อ ( พ1.1 ม</w:t>
      </w:r>
      <w:r w:rsidRPr="006A4192">
        <w:rPr>
          <w:rFonts w:ascii="TH SarabunIT๙" w:hAnsi="TH SarabunIT๙" w:cs="TH SarabunIT๙"/>
          <w:sz w:val="32"/>
          <w:szCs w:val="32"/>
        </w:rPr>
        <w:t>4</w:t>
      </w:r>
      <w:r w:rsidRPr="006A4192">
        <w:rPr>
          <w:rFonts w:ascii="TH SarabunIT๙" w:hAnsi="TH SarabunIT๙" w:cs="TH SarabunIT๙"/>
          <w:sz w:val="32"/>
          <w:szCs w:val="32"/>
          <w:cs/>
        </w:rPr>
        <w:t>-</w:t>
      </w:r>
      <w:r w:rsidRPr="006A4192">
        <w:rPr>
          <w:rFonts w:ascii="TH SarabunIT๙" w:hAnsi="TH SarabunIT๙" w:cs="TH SarabunIT๙"/>
          <w:sz w:val="32"/>
          <w:szCs w:val="32"/>
        </w:rPr>
        <w:t>6</w:t>
      </w:r>
      <w:r w:rsidR="000D151A" w:rsidRPr="006A4192">
        <w:rPr>
          <w:rFonts w:ascii="TH SarabunIT๙" w:hAnsi="TH SarabunIT๙" w:cs="TH SarabunIT๙"/>
          <w:sz w:val="32"/>
          <w:szCs w:val="32"/>
          <w:cs/>
        </w:rPr>
        <w:t>/</w:t>
      </w:r>
      <w:r w:rsidRPr="006A4192">
        <w:rPr>
          <w:rFonts w:ascii="TH SarabunIT๙" w:hAnsi="TH SarabunIT๙" w:cs="TH SarabunIT๙"/>
          <w:sz w:val="32"/>
          <w:szCs w:val="32"/>
          <w:cs/>
        </w:rPr>
        <w:t>1 )</w:t>
      </w:r>
    </w:p>
    <w:p w14:paraId="6D5E0704" w14:textId="77777777" w:rsidR="009C46E5" w:rsidRPr="00B533F5" w:rsidRDefault="009C46E5" w:rsidP="006A4192">
      <w:pPr>
        <w:numPr>
          <w:ilvl w:val="0"/>
          <w:numId w:val="32"/>
        </w:numPr>
        <w:spacing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อธิบายความสำคัญของการวางแผนพัฒนาสุขภาพได้ ( พ</w:t>
      </w:r>
      <w:r w:rsidRPr="00B533F5">
        <w:rPr>
          <w:rFonts w:ascii="TH SarabunIT๙" w:hAnsi="TH SarabunIT๙" w:cs="TH SarabunIT๙"/>
          <w:sz w:val="32"/>
          <w:szCs w:val="32"/>
        </w:rPr>
        <w:t>1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0D151A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2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05" w14:textId="77777777" w:rsidR="009C46E5" w:rsidRPr="00B533F5" w:rsidRDefault="009C46E5" w:rsidP="006A4192">
      <w:pPr>
        <w:numPr>
          <w:ilvl w:val="0"/>
          <w:numId w:val="32"/>
        </w:numPr>
        <w:spacing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ตระหนักถึงความสำคัญของการปฏิบัติตนตามค่านิยมทางเพศที่เหมาะสมกับสังคมและวัฒนธรรมไทย( พ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0D151A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2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06" w14:textId="77777777" w:rsidR="009C46E5" w:rsidRPr="00B533F5" w:rsidRDefault="009C46E5" w:rsidP="006A4192">
      <w:pPr>
        <w:numPr>
          <w:ilvl w:val="0"/>
          <w:numId w:val="32"/>
        </w:numPr>
        <w:spacing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ปฏิบัติตนตามสิทธิผู้บริโภค และวิเคราะห์อิทธิพลของสื่อโฆษณาเกี่ยวกับสุขภาพเพื่อการบริโภค</w:t>
      </w:r>
      <w:r w:rsidR="006A4192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0D151A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  <w:cs/>
        </w:rPr>
        <w:t>1-</w:t>
      </w:r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07" w14:textId="77777777" w:rsidR="009C46E5" w:rsidRPr="006A4192" w:rsidRDefault="009C46E5" w:rsidP="006A4192">
      <w:pPr>
        <w:numPr>
          <w:ilvl w:val="0"/>
          <w:numId w:val="32"/>
        </w:numPr>
        <w:spacing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6A4192">
        <w:rPr>
          <w:rFonts w:ascii="TH SarabunIT๙" w:hAnsi="TH SarabunIT๙" w:cs="TH SarabunIT๙"/>
          <w:sz w:val="32"/>
          <w:szCs w:val="32"/>
          <w:cs/>
        </w:rPr>
        <w:t>วิเคราะห์สาเหตุและเสนอแนวทางการป้องกันโรคที่เกิดจากการประกอบอาชีพ ( พ</w:t>
      </w:r>
      <w:r w:rsidRPr="006A4192">
        <w:rPr>
          <w:rFonts w:ascii="TH SarabunIT๙" w:hAnsi="TH SarabunIT๙" w:cs="TH SarabunIT๙"/>
          <w:sz w:val="32"/>
          <w:szCs w:val="32"/>
        </w:rPr>
        <w:t>4</w:t>
      </w:r>
      <w:r w:rsidRPr="006A4192">
        <w:rPr>
          <w:rFonts w:ascii="TH SarabunIT๙" w:hAnsi="TH SarabunIT๙" w:cs="TH SarabunIT๙"/>
          <w:sz w:val="32"/>
          <w:szCs w:val="32"/>
          <w:cs/>
        </w:rPr>
        <w:t>.1 ม</w:t>
      </w:r>
      <w:r w:rsidRPr="006A4192">
        <w:rPr>
          <w:rFonts w:ascii="TH SarabunIT๙" w:hAnsi="TH SarabunIT๙" w:cs="TH SarabunIT๙"/>
          <w:sz w:val="32"/>
          <w:szCs w:val="32"/>
        </w:rPr>
        <w:t>4</w:t>
      </w:r>
      <w:r w:rsidRPr="006A4192">
        <w:rPr>
          <w:rFonts w:ascii="TH SarabunIT๙" w:hAnsi="TH SarabunIT๙" w:cs="TH SarabunIT๙"/>
          <w:sz w:val="32"/>
          <w:szCs w:val="32"/>
          <w:cs/>
        </w:rPr>
        <w:t>-</w:t>
      </w:r>
      <w:r w:rsidRPr="006A4192">
        <w:rPr>
          <w:rFonts w:ascii="TH SarabunIT๙" w:hAnsi="TH SarabunIT๙" w:cs="TH SarabunIT๙"/>
          <w:sz w:val="32"/>
          <w:szCs w:val="32"/>
        </w:rPr>
        <w:t>6</w:t>
      </w:r>
      <w:r w:rsidR="000D151A" w:rsidRPr="006A4192">
        <w:rPr>
          <w:rFonts w:ascii="TH SarabunIT๙" w:hAnsi="TH SarabunIT๙" w:cs="TH SarabunIT๙"/>
          <w:sz w:val="32"/>
          <w:szCs w:val="32"/>
          <w:cs/>
        </w:rPr>
        <w:t>/</w:t>
      </w:r>
      <w:r w:rsidRPr="006A4192">
        <w:rPr>
          <w:rFonts w:ascii="TH SarabunIT๙" w:hAnsi="TH SarabunIT๙" w:cs="TH SarabunIT๙"/>
          <w:sz w:val="32"/>
          <w:szCs w:val="32"/>
        </w:rPr>
        <w:t xml:space="preserve">4 </w:t>
      </w:r>
      <w:r w:rsidRPr="006A4192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08" w14:textId="77777777" w:rsidR="009C46E5" w:rsidRPr="00B533F5" w:rsidRDefault="009C46E5" w:rsidP="006A4192">
      <w:pPr>
        <w:numPr>
          <w:ilvl w:val="0"/>
          <w:numId w:val="32"/>
        </w:numPr>
        <w:spacing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อธิบายบทบาทและความรับผิดชอบของตนเองที่มีต่อการสร้างเสริมสุขภาพและการป้องกันโรคในชุมชน ( พ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0D151A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09" w14:textId="77777777" w:rsidR="009C46E5" w:rsidRPr="00B533F5" w:rsidRDefault="009C46E5" w:rsidP="006A4192">
      <w:pPr>
        <w:numPr>
          <w:ilvl w:val="0"/>
          <w:numId w:val="32"/>
        </w:numPr>
        <w:spacing w:line="38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อธิบายถึงวิธีการใช้ยาที่ถูกต้อง และมีส่วนร่วมในการป้องกันความเสี่ยงต่อการใช้ยา การใช้สารเสพติด( พ</w:t>
      </w:r>
      <w:r w:rsidRPr="00B533F5">
        <w:rPr>
          <w:rFonts w:ascii="TH SarabunIT๙" w:hAnsi="TH SarabunIT๙" w:cs="TH SarabunIT๙"/>
          <w:sz w:val="32"/>
          <w:szCs w:val="32"/>
        </w:rPr>
        <w:t>5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0D151A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0A" w14:textId="77777777" w:rsidR="009C46E5" w:rsidRPr="00B533F5" w:rsidRDefault="009C46E5" w:rsidP="009C46E5">
      <w:pPr>
        <w:numPr>
          <w:ilvl w:val="0"/>
          <w:numId w:val="32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lastRenderedPageBreak/>
        <w:t>ระบุแนวทางในการป้องกันและแก้ปัญหาที่เกิดจากความขัดแย้งของนักเรียนหรือเยาวชนในชุมชน</w:t>
      </w:r>
      <w:r w:rsidR="006A4192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r w:rsidRPr="00B533F5">
        <w:rPr>
          <w:rFonts w:ascii="TH SarabunIT๙" w:hAnsi="TH SarabunIT๙" w:cs="TH SarabunIT๙"/>
          <w:sz w:val="32"/>
          <w:szCs w:val="32"/>
        </w:rPr>
        <w:t>5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0D151A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6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0B" w14:textId="77777777" w:rsidR="009C46E5" w:rsidRPr="00B533F5" w:rsidRDefault="009C46E5" w:rsidP="009C46E5">
      <w:pPr>
        <w:numPr>
          <w:ilvl w:val="0"/>
          <w:numId w:val="32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อธิบายและปฏิบัติวิธีการช่วยฟื้นคืนชีพอย่างถูกวิธี ( พ</w:t>
      </w:r>
      <w:r w:rsidRPr="00B533F5">
        <w:rPr>
          <w:rFonts w:ascii="TH SarabunIT๙" w:hAnsi="TH SarabunIT๙" w:cs="TH SarabunIT๙"/>
          <w:sz w:val="32"/>
          <w:szCs w:val="32"/>
        </w:rPr>
        <w:t>5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0D151A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>7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0C" w14:textId="77777777" w:rsidR="009C46E5" w:rsidRPr="00B533F5" w:rsidRDefault="009C46E5" w:rsidP="009C46E5">
      <w:pPr>
        <w:numPr>
          <w:ilvl w:val="0"/>
          <w:numId w:val="32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วางแผนและปฏิบัติตามแผนการพัฒนาสมรรถภาพทางกายและสมรรถภาพทางกลไก </w:t>
      </w:r>
    </w:p>
    <w:p w14:paraId="6D5E070D" w14:textId="77777777" w:rsidR="009C46E5" w:rsidRDefault="009C46E5" w:rsidP="009C46E5">
      <w:pPr>
        <w:spacing w:line="380" w:lineRule="exact"/>
        <w:ind w:left="720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0D151A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>7</w:t>
      </w:r>
      <w:r w:rsidR="000D151A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0E" w14:textId="77777777" w:rsidR="006E6C53" w:rsidRDefault="006E6C53" w:rsidP="009C46E5">
      <w:pPr>
        <w:spacing w:line="380" w:lineRule="exact"/>
        <w:ind w:left="720"/>
        <w:rPr>
          <w:rFonts w:ascii="TH SarabunIT๙" w:hAnsi="TH SarabunIT๙" w:cs="TH SarabunIT๙"/>
          <w:sz w:val="32"/>
          <w:szCs w:val="32"/>
        </w:rPr>
      </w:pPr>
    </w:p>
    <w:p w14:paraId="6D5E070F" w14:textId="77777777" w:rsidR="006E6C53" w:rsidRPr="006E6C53" w:rsidRDefault="006E6C53" w:rsidP="006E6C53">
      <w:pPr>
        <w:spacing w:line="380" w:lineRule="exac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มาตรฐาน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จาก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๑๐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 จาก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 29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14:paraId="6D5E0710" w14:textId="77777777" w:rsidR="006E6C53" w:rsidRPr="00B533F5" w:rsidRDefault="006E6C53" w:rsidP="009C46E5">
      <w:pPr>
        <w:spacing w:line="380" w:lineRule="exact"/>
        <w:ind w:left="720"/>
        <w:rPr>
          <w:rFonts w:ascii="TH SarabunIT๙" w:hAnsi="TH SarabunIT๙" w:cs="TH SarabunIT๙"/>
          <w:sz w:val="32"/>
          <w:szCs w:val="32"/>
        </w:rPr>
      </w:pPr>
    </w:p>
    <w:p w14:paraId="6D5E0711" w14:textId="77777777" w:rsidR="00575F4C" w:rsidRPr="00B533F5" w:rsidRDefault="00575F4C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</w:rPr>
        <w:tab/>
      </w:r>
    </w:p>
    <w:p w14:paraId="6D5E0712" w14:textId="77777777" w:rsidR="006A046D" w:rsidRPr="00B533F5" w:rsidRDefault="006A046D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13" w14:textId="77777777" w:rsidR="006A046D" w:rsidRPr="00B533F5" w:rsidRDefault="006A046D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14" w14:textId="77777777" w:rsidR="006A046D" w:rsidRPr="00B533F5" w:rsidRDefault="006A046D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15" w14:textId="77777777" w:rsidR="006A046D" w:rsidRPr="00B533F5" w:rsidRDefault="006A046D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16" w14:textId="77777777" w:rsidR="006A046D" w:rsidRPr="00B533F5" w:rsidRDefault="006A046D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17" w14:textId="77777777" w:rsidR="006A046D" w:rsidRPr="00B533F5" w:rsidRDefault="006A046D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18" w14:textId="77777777" w:rsidR="00C72BCD" w:rsidRPr="00B533F5" w:rsidRDefault="00C72BCD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19" w14:textId="77777777" w:rsidR="006A046D" w:rsidRDefault="006A046D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1A" w14:textId="77777777" w:rsidR="005C33E8" w:rsidRDefault="005C33E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1B" w14:textId="77777777" w:rsidR="00654761" w:rsidRDefault="00654761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1C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1D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1E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1F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0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1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2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3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4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5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6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7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8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9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A" w14:textId="77777777" w:rsidR="00E35AC7" w:rsidRDefault="00E35AC7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B" w14:textId="77777777" w:rsidR="00E35AC7" w:rsidRDefault="00E35AC7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C" w14:textId="77777777" w:rsidR="00E35AC7" w:rsidRDefault="00E35AC7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D" w14:textId="77777777" w:rsidR="00E35AC7" w:rsidRDefault="00E35AC7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E" w14:textId="77777777" w:rsidR="006A4192" w:rsidRDefault="006A4192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2F" w14:textId="77777777" w:rsidR="006A4192" w:rsidRDefault="006A4192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30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179"/>
        <w:gridCol w:w="180"/>
        <w:gridCol w:w="4049"/>
        <w:gridCol w:w="633"/>
        <w:gridCol w:w="87"/>
        <w:gridCol w:w="990"/>
        <w:gridCol w:w="630"/>
        <w:gridCol w:w="1003"/>
      </w:tblGrid>
      <w:tr w:rsidR="005652EB" w:rsidRPr="00B533F5" w14:paraId="6D5E0732" w14:textId="77777777" w:rsidTr="00386AA6">
        <w:tc>
          <w:tcPr>
            <w:tcW w:w="8578" w:type="dxa"/>
            <w:gridSpan w:val="9"/>
            <w:shd w:val="clear" w:color="auto" w:fill="auto"/>
          </w:tcPr>
          <w:p w14:paraId="6D5E0731" w14:textId="77777777" w:rsidR="005652EB" w:rsidRPr="00B533F5" w:rsidRDefault="005652EB" w:rsidP="005652EB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</w:tr>
      <w:tr w:rsidR="007964A2" w:rsidRPr="00B533F5" w14:paraId="6D5E0737" w14:textId="77777777" w:rsidTr="00386AA6">
        <w:tc>
          <w:tcPr>
            <w:tcW w:w="1186" w:type="dxa"/>
            <w:gridSpan w:val="3"/>
            <w:shd w:val="clear" w:color="auto" w:fill="auto"/>
          </w:tcPr>
          <w:p w14:paraId="6D5E0733" w14:textId="77777777" w:rsidR="007964A2" w:rsidRPr="00B533F5" w:rsidRDefault="007964A2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769" w:type="dxa"/>
            <w:gridSpan w:val="3"/>
            <w:shd w:val="clear" w:color="auto" w:fill="auto"/>
          </w:tcPr>
          <w:p w14:paraId="6D5E0734" w14:textId="77777777" w:rsidR="007964A2" w:rsidRPr="00B533F5" w:rsidRDefault="00C72BCD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835A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="00835A44"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6D5E0735" w14:textId="77777777" w:rsidR="007964A2" w:rsidRPr="00B533F5" w:rsidRDefault="007964A2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33" w:type="dxa"/>
            <w:gridSpan w:val="2"/>
            <w:shd w:val="clear" w:color="auto" w:fill="auto"/>
          </w:tcPr>
          <w:p w14:paraId="6D5E0736" w14:textId="77777777" w:rsidR="007964A2" w:rsidRPr="00B533F5" w:rsidRDefault="00C72BCD" w:rsidP="00F10DBF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31101</w:t>
            </w:r>
          </w:p>
        </w:tc>
      </w:tr>
      <w:tr w:rsidR="00386AA6" w:rsidRPr="00B533F5" w14:paraId="6D5E0739" w14:textId="77777777" w:rsidTr="00B117D8">
        <w:tc>
          <w:tcPr>
            <w:tcW w:w="8578" w:type="dxa"/>
            <w:gridSpan w:val="9"/>
            <w:shd w:val="clear" w:color="auto" w:fill="auto"/>
          </w:tcPr>
          <w:p w14:paraId="6D5E0738" w14:textId="77777777" w:rsidR="00386AA6" w:rsidRPr="00B533F5" w:rsidRDefault="00386AA6" w:rsidP="00386AA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การสร้างเสริมสุขภาพ สมรรถภาพ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และการป้องกันโรค</w:t>
            </w:r>
          </w:p>
        </w:tc>
      </w:tr>
      <w:tr w:rsidR="007964A2" w:rsidRPr="00B533F5" w14:paraId="6D5E073E" w14:textId="77777777" w:rsidTr="00386AA6">
        <w:tc>
          <w:tcPr>
            <w:tcW w:w="1006" w:type="dxa"/>
            <w:gridSpan w:val="2"/>
            <w:shd w:val="clear" w:color="auto" w:fill="auto"/>
          </w:tcPr>
          <w:p w14:paraId="6D5E073A" w14:textId="77777777" w:rsidR="007964A2" w:rsidRPr="00B533F5" w:rsidRDefault="007964A2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29" w:type="dxa"/>
            <w:gridSpan w:val="2"/>
            <w:shd w:val="clear" w:color="auto" w:fill="auto"/>
          </w:tcPr>
          <w:p w14:paraId="6D5E073B" w14:textId="77777777" w:rsidR="007964A2" w:rsidRPr="00B533F5" w:rsidRDefault="007964A2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340" w:type="dxa"/>
            <w:gridSpan w:val="4"/>
            <w:shd w:val="clear" w:color="auto" w:fill="auto"/>
          </w:tcPr>
          <w:p w14:paraId="6D5E073C" w14:textId="77777777" w:rsidR="007964A2" w:rsidRPr="00B533F5" w:rsidRDefault="007964A2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</w:p>
        </w:tc>
        <w:tc>
          <w:tcPr>
            <w:tcW w:w="1003" w:type="dxa"/>
            <w:shd w:val="clear" w:color="auto" w:fill="auto"/>
          </w:tcPr>
          <w:p w14:paraId="6D5E073D" w14:textId="77777777" w:rsidR="007964A2" w:rsidRPr="00B533F5" w:rsidRDefault="00F10DBF" w:rsidP="00F10DBF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EB631F" w:rsidRPr="00B533F5" w14:paraId="6D5E0743" w14:textId="77777777" w:rsidTr="005519B2">
        <w:tc>
          <w:tcPr>
            <w:tcW w:w="827" w:type="dxa"/>
            <w:shd w:val="clear" w:color="auto" w:fill="auto"/>
          </w:tcPr>
          <w:p w14:paraId="6D5E073F" w14:textId="77777777" w:rsidR="00EB631F" w:rsidRPr="00B533F5" w:rsidRDefault="00EB631F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041" w:type="dxa"/>
            <w:gridSpan w:val="4"/>
            <w:shd w:val="clear" w:color="auto" w:fill="auto"/>
          </w:tcPr>
          <w:p w14:paraId="6D5E0740" w14:textId="77777777" w:rsidR="00EB631F" w:rsidRPr="00B533F5" w:rsidRDefault="00EB631F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6D5E0741" w14:textId="77777777" w:rsidR="00EB631F" w:rsidRPr="00B533F5" w:rsidRDefault="00EB631F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</w:tc>
        <w:tc>
          <w:tcPr>
            <w:tcW w:w="1633" w:type="dxa"/>
            <w:gridSpan w:val="2"/>
            <w:shd w:val="clear" w:color="auto" w:fill="auto"/>
          </w:tcPr>
          <w:p w14:paraId="6D5E0742" w14:textId="77777777" w:rsidR="00EB631F" w:rsidRPr="00B533F5" w:rsidRDefault="00EB631F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744" w14:textId="77777777" w:rsidR="006A046D" w:rsidRPr="00B533F5" w:rsidRDefault="006A046D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4500"/>
        <w:gridCol w:w="1170"/>
      </w:tblGrid>
      <w:tr w:rsidR="00DE7672" w:rsidRPr="00B533F5" w14:paraId="6D5E0748" w14:textId="77777777" w:rsidTr="005652EB">
        <w:tc>
          <w:tcPr>
            <w:tcW w:w="2898" w:type="dxa"/>
            <w:gridSpan w:val="2"/>
          </w:tcPr>
          <w:p w14:paraId="6D5E0745" w14:textId="77777777" w:rsidR="00DE7672" w:rsidRPr="00B533F5" w:rsidRDefault="00DE7672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500" w:type="dxa"/>
          </w:tcPr>
          <w:p w14:paraId="6D5E0746" w14:textId="77777777" w:rsidR="00DE7672" w:rsidRPr="00B533F5" w:rsidRDefault="00DE7672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14:paraId="6D5E0747" w14:textId="77777777" w:rsidR="00DE7672" w:rsidRPr="00B533F5" w:rsidRDefault="00DE7672" w:rsidP="002560F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DE7672" w:rsidRPr="00B533F5" w14:paraId="6D5E074F" w14:textId="77777777" w:rsidTr="005652EB">
        <w:tc>
          <w:tcPr>
            <w:tcW w:w="648" w:type="dxa"/>
          </w:tcPr>
          <w:p w14:paraId="6D5E0749" w14:textId="77777777" w:rsidR="00DE7672" w:rsidRPr="00B533F5" w:rsidRDefault="00DE7672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50" w:type="dxa"/>
          </w:tcPr>
          <w:p w14:paraId="6D5E074A" w14:textId="77777777" w:rsidR="00124DCC" w:rsidRPr="00B533F5" w:rsidRDefault="00124DCC" w:rsidP="002560F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ระบบอวัยวะ</w:t>
            </w:r>
          </w:p>
          <w:p w14:paraId="6D5E074B" w14:textId="77777777" w:rsidR="00DE7672" w:rsidRPr="00B533F5" w:rsidRDefault="00124DCC" w:rsidP="002560FB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ของร่างกาย</w:t>
            </w:r>
          </w:p>
        </w:tc>
        <w:tc>
          <w:tcPr>
            <w:tcW w:w="4500" w:type="dxa"/>
          </w:tcPr>
          <w:p w14:paraId="6D5E074C" w14:textId="77777777" w:rsidR="00124DCC" w:rsidRPr="00B533F5" w:rsidRDefault="00124DCC" w:rsidP="00124D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อธิบายความสำคัญของระบบผิวหนัง ระบบโครงกระดูก และระบบกล้ามเนื้อ</w:t>
            </w:r>
          </w:p>
          <w:p w14:paraId="6D5E074D" w14:textId="77777777" w:rsidR="00DE7672" w:rsidRPr="00B533F5" w:rsidRDefault="00124DCC" w:rsidP="00124DCC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.ปฏิบัติตนในการสร้างเสริมและดำรงประสิทธิภาพการทำงานของระบบผิวหนัง ระบบโครงกระดูก และระบบกล้ามเนื้อ</w:t>
            </w:r>
          </w:p>
        </w:tc>
        <w:tc>
          <w:tcPr>
            <w:tcW w:w="1170" w:type="dxa"/>
          </w:tcPr>
          <w:p w14:paraId="6D5E074E" w14:textId="77777777" w:rsidR="00DE7672" w:rsidRPr="00B533F5" w:rsidRDefault="00A15C85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124DCC" w:rsidRPr="00B533F5" w14:paraId="6D5E0755" w14:textId="77777777" w:rsidTr="005652EB">
        <w:tc>
          <w:tcPr>
            <w:tcW w:w="648" w:type="dxa"/>
          </w:tcPr>
          <w:p w14:paraId="6D5E0750" w14:textId="77777777" w:rsidR="00124DCC" w:rsidRPr="00B533F5" w:rsidRDefault="00124DCC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14:paraId="6D5E0751" w14:textId="77777777" w:rsidR="00124DCC" w:rsidRPr="00B533F5" w:rsidRDefault="00124DCC" w:rsidP="00124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การวางแผนพัฒนาสุขภาพ</w:t>
            </w:r>
          </w:p>
        </w:tc>
        <w:tc>
          <w:tcPr>
            <w:tcW w:w="4500" w:type="dxa"/>
          </w:tcPr>
          <w:p w14:paraId="6D5E0752" w14:textId="77777777" w:rsidR="00124DCC" w:rsidRPr="00B533F5" w:rsidRDefault="00124DCC" w:rsidP="00F301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อธิบายความหมายของสุขภาพและความสำคัญของการวางแผนพัฒนาสุขภาพได้</w:t>
            </w:r>
          </w:p>
          <w:p w14:paraId="6D5E0753" w14:textId="77777777" w:rsidR="00124DCC" w:rsidRPr="00B533F5" w:rsidRDefault="00124DCC" w:rsidP="00F301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จัดทำแผนพัฒนาสุขภาพของตนเองและครอบครัวได้</w:t>
            </w:r>
          </w:p>
        </w:tc>
        <w:tc>
          <w:tcPr>
            <w:tcW w:w="1170" w:type="dxa"/>
          </w:tcPr>
          <w:p w14:paraId="6D5E0754" w14:textId="77777777" w:rsidR="00124DCC" w:rsidRPr="00B533F5" w:rsidRDefault="00A15C85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124DCC" w:rsidRPr="00B533F5" w14:paraId="6D5E075B" w14:textId="77777777" w:rsidTr="005652EB">
        <w:tc>
          <w:tcPr>
            <w:tcW w:w="648" w:type="dxa"/>
          </w:tcPr>
          <w:p w14:paraId="6D5E0756" w14:textId="77777777" w:rsidR="00124DCC" w:rsidRPr="00B533F5" w:rsidRDefault="00124DCC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14:paraId="6D5E0757" w14:textId="77777777" w:rsidR="00124DCC" w:rsidRPr="00B533F5" w:rsidRDefault="00124DCC" w:rsidP="00A15C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พฤติกรรมทางเพศ</w:t>
            </w:r>
          </w:p>
        </w:tc>
        <w:tc>
          <w:tcPr>
            <w:tcW w:w="4500" w:type="dxa"/>
          </w:tcPr>
          <w:p w14:paraId="6D5E0758" w14:textId="77777777" w:rsidR="00124DCC" w:rsidRPr="00B533F5" w:rsidRDefault="00124DCC" w:rsidP="00F301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.อธิบายอิทธิพลของครอบครัว เพื่อน สังคม</w:t>
            </w:r>
          </w:p>
          <w:p w14:paraId="6D5E0759" w14:textId="77777777" w:rsidR="00124DCC" w:rsidRPr="00B533F5" w:rsidRDefault="00124DCC" w:rsidP="00F301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และวัฒนธรรมทางเพศ และการดำรงชีวิต</w:t>
            </w:r>
          </w:p>
        </w:tc>
        <w:tc>
          <w:tcPr>
            <w:tcW w:w="1170" w:type="dxa"/>
          </w:tcPr>
          <w:p w14:paraId="6D5E075A" w14:textId="77777777" w:rsidR="00124DCC" w:rsidRPr="00B533F5" w:rsidRDefault="00A15C85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124DCC" w:rsidRPr="00B533F5" w14:paraId="6D5E0761" w14:textId="77777777" w:rsidTr="005652EB">
        <w:tc>
          <w:tcPr>
            <w:tcW w:w="648" w:type="dxa"/>
          </w:tcPr>
          <w:p w14:paraId="6D5E075C" w14:textId="77777777" w:rsidR="00124DCC" w:rsidRPr="00B533F5" w:rsidRDefault="00124DCC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6D5E075D" w14:textId="77777777" w:rsidR="00124DCC" w:rsidRPr="00B533F5" w:rsidRDefault="00124DCC" w:rsidP="00A15C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สิทธิผู้บริโภค</w:t>
            </w:r>
          </w:p>
        </w:tc>
        <w:tc>
          <w:tcPr>
            <w:tcW w:w="4500" w:type="dxa"/>
          </w:tcPr>
          <w:p w14:paraId="6D5E075E" w14:textId="77777777" w:rsidR="00124DCC" w:rsidRPr="00B533F5" w:rsidRDefault="00124DCC" w:rsidP="00124D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อธิบายความหมายและกฎหมายที่เกี่ยวข้อง</w:t>
            </w:r>
          </w:p>
          <w:p w14:paraId="6D5E075F" w14:textId="77777777" w:rsidR="00124DCC" w:rsidRPr="00B533F5" w:rsidRDefault="00124DCC" w:rsidP="00124D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กับการคุ้มครองผู้บริโภคได้</w:t>
            </w:r>
          </w:p>
        </w:tc>
        <w:tc>
          <w:tcPr>
            <w:tcW w:w="1170" w:type="dxa"/>
          </w:tcPr>
          <w:p w14:paraId="6D5E0760" w14:textId="77777777" w:rsidR="00124DCC" w:rsidRPr="00B533F5" w:rsidRDefault="00A15C85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124DCC" w:rsidRPr="00B533F5" w14:paraId="6D5E0766" w14:textId="77777777" w:rsidTr="005652EB">
        <w:tc>
          <w:tcPr>
            <w:tcW w:w="648" w:type="dxa"/>
          </w:tcPr>
          <w:p w14:paraId="6D5E0762" w14:textId="77777777" w:rsidR="00124DCC" w:rsidRPr="00B533F5" w:rsidRDefault="00124DCC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6D5E0763" w14:textId="77777777" w:rsidR="00124DCC" w:rsidRPr="00B533F5" w:rsidRDefault="00124DCC" w:rsidP="00A15C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สื่อโฆษณากับสุขภาพ</w:t>
            </w:r>
          </w:p>
        </w:tc>
        <w:tc>
          <w:tcPr>
            <w:tcW w:w="4500" w:type="dxa"/>
          </w:tcPr>
          <w:p w14:paraId="6D5E0764" w14:textId="77777777" w:rsidR="00124DCC" w:rsidRPr="00B533F5" w:rsidRDefault="00124DCC" w:rsidP="00124D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อธิบายความสำคัญและหลักการพิจารณาเพื่อการรู้ทันสื่อโฆษณาเกี่ยวกับสุขภาพได้</w:t>
            </w:r>
          </w:p>
        </w:tc>
        <w:tc>
          <w:tcPr>
            <w:tcW w:w="1170" w:type="dxa"/>
          </w:tcPr>
          <w:p w14:paraId="6D5E0765" w14:textId="77777777" w:rsidR="00124DCC" w:rsidRPr="00B533F5" w:rsidRDefault="00A15C85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124DCC" w:rsidRPr="00B533F5" w14:paraId="6D5E076E" w14:textId="77777777" w:rsidTr="005652EB">
        <w:tc>
          <w:tcPr>
            <w:tcW w:w="648" w:type="dxa"/>
          </w:tcPr>
          <w:p w14:paraId="6D5E0767" w14:textId="77777777" w:rsidR="00124DCC" w:rsidRPr="00B533F5" w:rsidRDefault="00124DCC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6D5E0768" w14:textId="77777777" w:rsidR="00124DCC" w:rsidRPr="00B533F5" w:rsidRDefault="00124DCC" w:rsidP="00A15C85">
            <w:pPr>
              <w:pStyle w:val="af3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โรคจากการประกอบอาชีพ</w:t>
            </w:r>
          </w:p>
        </w:tc>
        <w:tc>
          <w:tcPr>
            <w:tcW w:w="4500" w:type="dxa"/>
          </w:tcPr>
          <w:p w14:paraId="6D5E0769" w14:textId="77777777" w:rsidR="00124DCC" w:rsidRPr="00B533F5" w:rsidRDefault="00124DCC" w:rsidP="00F30189">
            <w:pPr>
              <w:pStyle w:val="af3"/>
              <w:rPr>
                <w:rFonts w:ascii="TH SarabunIT๙" w:hAnsi="TH SarabunIT๙" w:cs="TH SarabunIT๙"/>
                <w:szCs w:val="32"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>8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. วิเคราะห์สาเหตุ อาการ และการป้องกันโรค</w:t>
            </w:r>
          </w:p>
          <w:p w14:paraId="6D5E076A" w14:textId="77777777" w:rsidR="00124DCC" w:rsidRPr="00B533F5" w:rsidRDefault="00124DCC" w:rsidP="00F30189">
            <w:pPr>
              <w:pStyle w:val="af3"/>
              <w:rPr>
                <w:rFonts w:ascii="TH SarabunIT๙" w:hAnsi="TH SarabunIT๙" w:cs="TH SarabunIT๙"/>
                <w:szCs w:val="32"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ที่เกิดจากประกอบอาชีพได้</w:t>
            </w:r>
          </w:p>
          <w:p w14:paraId="6D5E076B" w14:textId="77777777" w:rsidR="00124DCC" w:rsidRPr="00B533F5" w:rsidRDefault="00124DCC" w:rsidP="00F30189">
            <w:pPr>
              <w:pStyle w:val="af3"/>
              <w:rPr>
                <w:rFonts w:ascii="TH SarabunIT๙" w:hAnsi="TH SarabunIT๙" w:cs="TH SarabunIT๙"/>
                <w:szCs w:val="32"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>9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. วิเคราะห์สาเหตุ อาการ และการป้องกันโรค</w:t>
            </w:r>
          </w:p>
          <w:p w14:paraId="6D5E076C" w14:textId="77777777" w:rsidR="00124DCC" w:rsidRPr="00B533F5" w:rsidRDefault="00124DCC" w:rsidP="00F30189">
            <w:pPr>
              <w:pStyle w:val="af3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ที่เกิดจากพันธุกรรมได้</w:t>
            </w:r>
          </w:p>
        </w:tc>
        <w:tc>
          <w:tcPr>
            <w:tcW w:w="1170" w:type="dxa"/>
          </w:tcPr>
          <w:p w14:paraId="6D5E076D" w14:textId="77777777" w:rsidR="00124DCC" w:rsidRPr="00B533F5" w:rsidRDefault="00A15C85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124DCC" w:rsidRPr="00B533F5" w14:paraId="6D5E0773" w14:textId="77777777" w:rsidTr="005652EB">
        <w:tc>
          <w:tcPr>
            <w:tcW w:w="648" w:type="dxa"/>
          </w:tcPr>
          <w:p w14:paraId="6D5E076F" w14:textId="77777777" w:rsidR="00124DCC" w:rsidRPr="00B533F5" w:rsidRDefault="00124DCC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6D5E0770" w14:textId="77777777" w:rsidR="00124DCC" w:rsidRPr="00B533F5" w:rsidRDefault="00124DCC" w:rsidP="00A15C85">
            <w:pPr>
              <w:pStyle w:val="af3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สุขภาพชุมชน</w:t>
            </w:r>
          </w:p>
        </w:tc>
        <w:tc>
          <w:tcPr>
            <w:tcW w:w="4500" w:type="dxa"/>
          </w:tcPr>
          <w:p w14:paraId="6D5E0771" w14:textId="77777777" w:rsidR="00124DCC" w:rsidRPr="00B533F5" w:rsidRDefault="00124DCC" w:rsidP="00F30189">
            <w:pPr>
              <w:pStyle w:val="af3"/>
              <w:rPr>
                <w:rFonts w:ascii="TH SarabunIT๙" w:hAnsi="TH SarabunIT๙" w:cs="TH SarabunIT๙"/>
                <w:szCs w:val="32"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>10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.ปฏิบัติตนในการสร้างเสริมสุขภาพในการป้องกันโรคในชุมชนได้</w:t>
            </w:r>
          </w:p>
        </w:tc>
        <w:tc>
          <w:tcPr>
            <w:tcW w:w="1170" w:type="dxa"/>
          </w:tcPr>
          <w:p w14:paraId="6D5E0772" w14:textId="77777777" w:rsidR="00124DCC" w:rsidRPr="00B533F5" w:rsidRDefault="00A15C85" w:rsidP="00DE767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124DCC" w:rsidRPr="00B533F5" w14:paraId="6D5E0777" w14:textId="77777777" w:rsidTr="005652EB">
        <w:tc>
          <w:tcPr>
            <w:tcW w:w="2898" w:type="dxa"/>
            <w:gridSpan w:val="2"/>
          </w:tcPr>
          <w:p w14:paraId="6D5E0774" w14:textId="77777777" w:rsidR="00124DCC" w:rsidRPr="00B533F5" w:rsidRDefault="00124DCC" w:rsidP="005C33E8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="00A15C85"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15C85"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7 </w:t>
            </w:r>
            <w:r w:rsidR="00A15C85"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4500" w:type="dxa"/>
          </w:tcPr>
          <w:p w14:paraId="6D5E0775" w14:textId="77777777" w:rsidR="00124DCC" w:rsidRPr="00B533F5" w:rsidRDefault="00A15C85" w:rsidP="005C33E8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170" w:type="dxa"/>
          </w:tcPr>
          <w:p w14:paraId="6D5E0776" w14:textId="77777777" w:rsidR="00124DCC" w:rsidRPr="00B533F5" w:rsidRDefault="00A15C85" w:rsidP="005C33E8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 w:rsidR="00124DCC"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</w:t>
            </w:r>
          </w:p>
        </w:tc>
      </w:tr>
    </w:tbl>
    <w:p w14:paraId="6D5E0778" w14:textId="77777777" w:rsidR="006A046D" w:rsidRPr="00B533F5" w:rsidRDefault="006A046D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79" w14:textId="77777777" w:rsidR="00F30189" w:rsidRPr="00B533F5" w:rsidRDefault="00F30189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7A" w14:textId="77777777" w:rsidR="00F30189" w:rsidRDefault="00F30189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7B" w14:textId="77777777" w:rsidR="00654761" w:rsidRDefault="00654761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7C" w14:textId="77777777" w:rsidR="00654761" w:rsidRDefault="00654761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7D" w14:textId="77777777" w:rsidR="00654761" w:rsidRDefault="00654761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7E" w14:textId="77777777" w:rsidR="00386AA6" w:rsidRDefault="00386AA6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7F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80" w14:textId="77777777" w:rsidR="006A4192" w:rsidRDefault="006A4192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132"/>
        <w:gridCol w:w="127"/>
        <w:gridCol w:w="297"/>
        <w:gridCol w:w="846"/>
        <w:gridCol w:w="3039"/>
        <w:gridCol w:w="625"/>
        <w:gridCol w:w="87"/>
        <w:gridCol w:w="476"/>
        <w:gridCol w:w="506"/>
        <w:gridCol w:w="1616"/>
      </w:tblGrid>
      <w:tr w:rsidR="00F30189" w:rsidRPr="00B533F5" w14:paraId="6D5E0784" w14:textId="77777777" w:rsidTr="00386AA6">
        <w:tc>
          <w:tcPr>
            <w:tcW w:w="2229" w:type="dxa"/>
            <w:gridSpan w:val="5"/>
            <w:shd w:val="clear" w:color="auto" w:fill="auto"/>
          </w:tcPr>
          <w:p w14:paraId="6D5E0781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27" w:type="dxa"/>
            <w:gridSpan w:val="4"/>
            <w:shd w:val="clear" w:color="auto" w:fill="auto"/>
          </w:tcPr>
          <w:p w14:paraId="6D5E0782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122" w:type="dxa"/>
            <w:gridSpan w:val="2"/>
            <w:shd w:val="clear" w:color="auto" w:fill="auto"/>
          </w:tcPr>
          <w:p w14:paraId="6D5E0783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0189" w:rsidRPr="00B533F5" w14:paraId="6D5E0789" w14:textId="77777777" w:rsidTr="00882CCB">
        <w:tc>
          <w:tcPr>
            <w:tcW w:w="959" w:type="dxa"/>
            <w:gridSpan w:val="2"/>
            <w:shd w:val="clear" w:color="auto" w:fill="auto"/>
          </w:tcPr>
          <w:p w14:paraId="6D5E0785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021" w:type="dxa"/>
            <w:gridSpan w:val="6"/>
            <w:shd w:val="clear" w:color="auto" w:fill="auto"/>
          </w:tcPr>
          <w:p w14:paraId="6D5E0786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835A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6D5E0787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16" w:type="dxa"/>
            <w:shd w:val="clear" w:color="auto" w:fill="auto"/>
          </w:tcPr>
          <w:p w14:paraId="6D5E0788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31102</w:t>
            </w:r>
          </w:p>
        </w:tc>
      </w:tr>
      <w:tr w:rsidR="00386AA6" w:rsidRPr="00B533F5" w14:paraId="6D5E078B" w14:textId="77777777" w:rsidTr="00B117D8">
        <w:tc>
          <w:tcPr>
            <w:tcW w:w="8578" w:type="dxa"/>
            <w:gridSpan w:val="11"/>
            <w:shd w:val="clear" w:color="auto" w:fill="auto"/>
          </w:tcPr>
          <w:p w14:paraId="6D5E078A" w14:textId="77777777" w:rsidR="00386AA6" w:rsidRPr="00B533F5" w:rsidRDefault="00386AA6" w:rsidP="00F30189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ความปลอดภัยในชีวิต</w:t>
            </w:r>
          </w:p>
        </w:tc>
      </w:tr>
      <w:tr w:rsidR="00386AA6" w:rsidRPr="00B533F5" w14:paraId="6D5E078F" w14:textId="77777777" w:rsidTr="00B117D8">
        <w:tc>
          <w:tcPr>
            <w:tcW w:w="1086" w:type="dxa"/>
            <w:gridSpan w:val="3"/>
            <w:shd w:val="clear" w:color="auto" w:fill="auto"/>
          </w:tcPr>
          <w:p w14:paraId="6D5E078C" w14:textId="77777777" w:rsidR="00386AA6" w:rsidRPr="00B533F5" w:rsidRDefault="00386AA6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182" w:type="dxa"/>
            <w:gridSpan w:val="3"/>
            <w:shd w:val="clear" w:color="auto" w:fill="auto"/>
          </w:tcPr>
          <w:p w14:paraId="6D5E078D" w14:textId="77777777" w:rsidR="00386AA6" w:rsidRPr="00B533F5" w:rsidRDefault="00386AA6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310" w:type="dxa"/>
            <w:gridSpan w:val="5"/>
            <w:shd w:val="clear" w:color="auto" w:fill="auto"/>
          </w:tcPr>
          <w:p w14:paraId="6D5E078E" w14:textId="77777777" w:rsidR="00386AA6" w:rsidRPr="00B533F5" w:rsidRDefault="00386AA6" w:rsidP="00386AA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ระดับชั้นมัธยมศึกษาปีที่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F30189" w:rsidRPr="00B533F5" w14:paraId="6D5E0795" w14:textId="77777777" w:rsidTr="00386AA6">
        <w:tc>
          <w:tcPr>
            <w:tcW w:w="827" w:type="dxa"/>
            <w:shd w:val="clear" w:color="auto" w:fill="auto"/>
          </w:tcPr>
          <w:p w14:paraId="6D5E0790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56" w:type="dxa"/>
            <w:gridSpan w:val="3"/>
            <w:shd w:val="clear" w:color="auto" w:fill="auto"/>
          </w:tcPr>
          <w:p w14:paraId="6D5E0791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510" w:type="dxa"/>
            <w:gridSpan w:val="3"/>
            <w:shd w:val="clear" w:color="auto" w:fill="auto"/>
          </w:tcPr>
          <w:p w14:paraId="6D5E0792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69" w:type="dxa"/>
            <w:gridSpan w:val="3"/>
            <w:shd w:val="clear" w:color="auto" w:fill="auto"/>
          </w:tcPr>
          <w:p w14:paraId="6D5E0793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   1</w:t>
            </w:r>
          </w:p>
        </w:tc>
        <w:tc>
          <w:tcPr>
            <w:tcW w:w="1616" w:type="dxa"/>
            <w:shd w:val="clear" w:color="auto" w:fill="auto"/>
          </w:tcPr>
          <w:p w14:paraId="6D5E0794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796" w14:textId="77777777" w:rsidR="0025562C" w:rsidRDefault="0025562C" w:rsidP="007909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97" w14:textId="77777777" w:rsidR="007909FB" w:rsidRPr="00B533F5" w:rsidRDefault="007909FB" w:rsidP="0025562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ศึกษา วิเคราะห์ กำหนดแนวทางสร้างเสริมสุขภาพในชุมชน บทบาทความรับผิดชอบของตนเองต่อชุมชน ลดอุบัติเหตุและสร้างเสริมความปลอดภัยในบ้าน ในสถานศึกษา ภัยจากการเดินทาง การประกอบอาชีพ การปฏิบัติตนเมื่อเกิดภัยที่ไม่คาดคิด การใช้ยาที่ถูกต้องเพื่อลดความเสี่ยงต่อการใช้ยาที่ไม่พึงประสงค์เพื่อสุขภาพของตนเองและครอบครัว มีส่วนร่วมในการป้องกันความเสี่ยงต่อการใช้ยา การใช้สารเสพติด วิเคราะห์ผลกระทบที่เกิดจากการครองครอง การใช้ การจำหน่ายสารเสพติด เลือกใช้ทักษะที่เหมาะสมในการสร้างสัมพันธภาพในครอบครัว เพื่อน สังคม แนวทางในการป้องกันและแก้ปัญหาความขัดแย้ง การปฏิบัติทักษะในการช่วยเหลือผู้ป่วยที่หยุดหายใจด้วยการผายปอด ผู้ป่วยที่หัวใจหยุดเต้นด้วยการนวดหัวใจภายนอกตลอดจนการวางแผนและปฏิบัติตามแผนพัฒนาสมรรถภาพทางกายและสมรรถภาพทางกลไก</w:t>
      </w:r>
    </w:p>
    <w:p w14:paraId="6D5E0798" w14:textId="77777777" w:rsidR="007909FB" w:rsidRPr="00B533F5" w:rsidRDefault="007909FB" w:rsidP="007909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ab/>
        <w:t>โดยใช้กระบวนการคิด กระบวนการเรียนรู้แบบร่วมมือ กระบวนการสืบค้นข้อมูล กระบวนการปฏิบัติและกระบวนการกลุ่ม</w:t>
      </w:r>
    </w:p>
    <w:p w14:paraId="6D5E0799" w14:textId="77777777" w:rsidR="00386AA6" w:rsidRPr="00D52404" w:rsidRDefault="0025562C" w:rsidP="00386AA6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7909FB" w:rsidRPr="00B533F5">
        <w:rPr>
          <w:rFonts w:ascii="TH SarabunIT๙" w:hAnsi="TH SarabunIT๙" w:cs="TH SarabunIT๙"/>
          <w:sz w:val="32"/>
          <w:szCs w:val="32"/>
          <w:cs/>
        </w:rPr>
        <w:t>เพื่อให้เกิดความรู้ความเข้าใจ นำหลักการ แนวคิดไปปรับปรุง ปฏิบัติในการดูแลรักษาและพัฒนาคุณภาพชีวิตของตนเอง ครอบครัว และชุมชน มีคุณธรรม จริยธรรม และมีคุณลักษณะอันพึงประสงค์ในด้านความรัก ชาติ ศาสน์ กษัตริย์  ซื่อสัตย์สุจริต มีวินัย ใฝ่เรียนรู้ มุ่งมั่นในการทำงาน มีจิตสาธารณะรักความเป็นไทย</w:t>
      </w:r>
      <w:r w:rsidR="00386AA6" w:rsidRPr="00D52404"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t>และ</w:t>
      </w:r>
      <w:r w:rsidR="0038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6D5E079A" w14:textId="77777777" w:rsidR="007909FB" w:rsidRPr="00B533F5" w:rsidRDefault="007909FB" w:rsidP="007909F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6D5E079B" w14:textId="77777777" w:rsidR="00F30189" w:rsidRPr="00B533F5" w:rsidRDefault="00F30189" w:rsidP="007909FB">
      <w:pPr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ab/>
      </w:r>
      <w:r w:rsidRPr="00B533F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6D5E079C" w14:textId="77777777" w:rsidR="006F1443" w:rsidRPr="00B533F5" w:rsidRDefault="006F1443" w:rsidP="006F1443">
      <w:pPr>
        <w:numPr>
          <w:ilvl w:val="0"/>
          <w:numId w:val="34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จัดทำแผนแนวทางสร้างเสริมสุขภาพ บทบาทความรับผิดชอบความปลอดภัยในชุมชน </w:t>
      </w:r>
    </w:p>
    <w:p w14:paraId="6D5E079D" w14:textId="77777777" w:rsidR="006F1443" w:rsidRPr="00B533F5" w:rsidRDefault="006F1443" w:rsidP="006F1443">
      <w:pPr>
        <w:spacing w:line="380" w:lineRule="exact"/>
        <w:ind w:left="720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r w:rsidRPr="00B533F5">
        <w:rPr>
          <w:rFonts w:ascii="TH SarabunIT๙" w:hAnsi="TH SarabunIT๙" w:cs="TH SarabunIT๙"/>
          <w:sz w:val="32"/>
          <w:szCs w:val="32"/>
        </w:rPr>
        <w:t>5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8A3C4F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9E" w14:textId="77777777" w:rsidR="006F1443" w:rsidRPr="00B533F5" w:rsidRDefault="006F1443" w:rsidP="006F1443">
      <w:pPr>
        <w:numPr>
          <w:ilvl w:val="0"/>
          <w:numId w:val="34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อธิบายแนวทางการลดอุบัติเหตุและสร้างเสริมความปลอดภัยในบ้าน ในสถานศึกษา การเดินทางการประกอบอาชีพ ( พ</w:t>
      </w:r>
      <w:r w:rsidRPr="00B533F5">
        <w:rPr>
          <w:rFonts w:ascii="TH SarabunIT๙" w:hAnsi="TH SarabunIT๙" w:cs="TH SarabunIT๙"/>
          <w:sz w:val="32"/>
          <w:szCs w:val="32"/>
        </w:rPr>
        <w:t>5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8A3C4F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9F" w14:textId="77777777" w:rsidR="006F1443" w:rsidRPr="00B533F5" w:rsidRDefault="006F1443" w:rsidP="006F1443">
      <w:pPr>
        <w:numPr>
          <w:ilvl w:val="0"/>
          <w:numId w:val="34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อธิบายพฤติกรรมการใช้ยาที่ถูกต้อง และการปฏิบัติตนหลังพบอาการผิดปกติจากการใช้ยา</w:t>
      </w:r>
    </w:p>
    <w:p w14:paraId="6D5E07A0" w14:textId="77777777" w:rsidR="006F1443" w:rsidRPr="00B533F5" w:rsidRDefault="006F1443" w:rsidP="006F1443">
      <w:pPr>
        <w:spacing w:line="380" w:lineRule="exact"/>
        <w:ind w:left="720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ที่ไม่ถูกต้อง ( พ</w:t>
      </w:r>
      <w:r w:rsidRPr="00B533F5">
        <w:rPr>
          <w:rFonts w:ascii="TH SarabunIT๙" w:hAnsi="TH SarabunIT๙" w:cs="TH SarabunIT๙"/>
          <w:sz w:val="32"/>
          <w:szCs w:val="32"/>
        </w:rPr>
        <w:t>5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8A3C4F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A1" w14:textId="77777777" w:rsidR="006F1443" w:rsidRPr="00B533F5" w:rsidRDefault="006F1443" w:rsidP="006F1443">
      <w:pPr>
        <w:numPr>
          <w:ilvl w:val="0"/>
          <w:numId w:val="34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วิเคราะห์สาเหตุและพฤติกรรมเสี่ยงต่อการใช้สารเสพติด ( พ</w:t>
      </w:r>
      <w:r w:rsidRPr="00B533F5">
        <w:rPr>
          <w:rFonts w:ascii="TH SarabunIT๙" w:hAnsi="TH SarabunIT๙" w:cs="TH SarabunIT๙"/>
          <w:sz w:val="32"/>
          <w:szCs w:val="32"/>
        </w:rPr>
        <w:t>5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8A3C4F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A2" w14:textId="77777777" w:rsidR="006F1443" w:rsidRPr="00B533F5" w:rsidRDefault="006F1443" w:rsidP="006F1443">
      <w:pPr>
        <w:numPr>
          <w:ilvl w:val="0"/>
          <w:numId w:val="34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อธิบายและปฏิบัติการป้องกันสารเสพติดในสถานศึกษา ( พ</w:t>
      </w:r>
      <w:r w:rsidRPr="00B533F5">
        <w:rPr>
          <w:rFonts w:ascii="TH SarabunIT๙" w:hAnsi="TH SarabunIT๙" w:cs="TH SarabunIT๙"/>
          <w:sz w:val="32"/>
          <w:szCs w:val="32"/>
        </w:rPr>
        <w:t>5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8A3C4F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2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A3" w14:textId="77777777" w:rsidR="006F1443" w:rsidRPr="00B533F5" w:rsidRDefault="006F1443" w:rsidP="006F1443">
      <w:pPr>
        <w:numPr>
          <w:ilvl w:val="0"/>
          <w:numId w:val="34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ระบุทักษะที่เหมาะสมในการสร้างสัมพันธภาพในครอบครัว เพื่อน สังคม ( พ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8A3C4F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3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A4" w14:textId="77777777" w:rsidR="006F1443" w:rsidRPr="00B533F5" w:rsidRDefault="006F1443" w:rsidP="006F1443">
      <w:pPr>
        <w:numPr>
          <w:ilvl w:val="0"/>
          <w:numId w:val="34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อธิบายแนวทางในการป้องกันและแก้ปัญหาความขัดแย้ง ( พ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8A3C4F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A5" w14:textId="77777777" w:rsidR="006F1443" w:rsidRPr="00B533F5" w:rsidRDefault="006F1443" w:rsidP="006F1443">
      <w:pPr>
        <w:numPr>
          <w:ilvl w:val="0"/>
          <w:numId w:val="34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ปฏิบัติวิธีการตรวจสัญญาณชีพ และขั้นตอนการช่วยเหลือชีวิตผู้ป่วยเอาสิ่งที่กีดขวางทางเดินหายใจ ( พ</w:t>
      </w:r>
      <w:r w:rsidRPr="00B533F5">
        <w:rPr>
          <w:rFonts w:ascii="TH SarabunIT๙" w:hAnsi="TH SarabunIT๙" w:cs="TH SarabunIT๙"/>
          <w:sz w:val="32"/>
          <w:szCs w:val="32"/>
        </w:rPr>
        <w:t>5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8A3C4F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7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A6" w14:textId="77777777" w:rsidR="006F1443" w:rsidRPr="00B533F5" w:rsidRDefault="006F1443" w:rsidP="006F1443">
      <w:pPr>
        <w:numPr>
          <w:ilvl w:val="0"/>
          <w:numId w:val="34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lastRenderedPageBreak/>
        <w:t>อธิบายและปฏิบัติการช่วยเหลือผู้ป่วยที่หยุดหายใจด้วยการผายปอด การช่วยเหลือผู้ป่วยที่หัวใจหยุดเต้นด้วยการนวดหัวใจภายนอกได้ ( พ</w:t>
      </w:r>
      <w:r w:rsidRPr="00B533F5">
        <w:rPr>
          <w:rFonts w:ascii="TH SarabunIT๙" w:hAnsi="TH SarabunIT๙" w:cs="TH SarabunIT๙"/>
          <w:sz w:val="32"/>
          <w:szCs w:val="32"/>
        </w:rPr>
        <w:t>5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8A3C4F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7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A7" w14:textId="77777777" w:rsidR="006F1443" w:rsidRPr="00B533F5" w:rsidRDefault="006F1443" w:rsidP="006F1443">
      <w:pPr>
        <w:numPr>
          <w:ilvl w:val="0"/>
          <w:numId w:val="34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วางแผนและปฏิบัติตามแผนการพัฒนาสมรรถภาพทางกาย และทางกลไกได้ </w:t>
      </w:r>
    </w:p>
    <w:p w14:paraId="6D5E07A8" w14:textId="77777777" w:rsidR="006F1443" w:rsidRDefault="006F1443" w:rsidP="006F1443">
      <w:pPr>
        <w:spacing w:line="380" w:lineRule="exact"/>
        <w:ind w:left="720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8A3C4F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7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7A9" w14:textId="77777777" w:rsidR="006E6C53" w:rsidRDefault="006E6C53" w:rsidP="006E6C53">
      <w:pPr>
        <w:spacing w:line="380" w:lineRule="exact"/>
        <w:rPr>
          <w:rFonts w:ascii="TH SarabunIT๙" w:hAnsi="TH SarabunIT๙" w:cs="TH SarabunIT๙"/>
          <w:sz w:val="32"/>
          <w:szCs w:val="32"/>
        </w:rPr>
      </w:pPr>
    </w:p>
    <w:p w14:paraId="6D5E07AA" w14:textId="77777777" w:rsidR="006E6C53" w:rsidRPr="006E6C53" w:rsidRDefault="006E6C53" w:rsidP="006E6C53">
      <w:pPr>
        <w:spacing w:line="380" w:lineRule="exac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มาตรฐาน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จาก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 จาก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 29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14:paraId="6D5E07AB" w14:textId="77777777" w:rsidR="006E6C53" w:rsidRPr="00B533F5" w:rsidRDefault="006E6C53" w:rsidP="006E6C53">
      <w:pPr>
        <w:spacing w:line="380" w:lineRule="exact"/>
        <w:rPr>
          <w:rFonts w:ascii="TH SarabunIT๙" w:hAnsi="TH SarabunIT๙" w:cs="TH SarabunIT๙"/>
          <w:sz w:val="32"/>
          <w:szCs w:val="32"/>
        </w:rPr>
      </w:pPr>
    </w:p>
    <w:p w14:paraId="6D5E07AC" w14:textId="77777777" w:rsidR="00F30189" w:rsidRPr="00B533F5" w:rsidRDefault="00F30189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AD" w14:textId="77777777" w:rsidR="00F30189" w:rsidRPr="00B533F5" w:rsidRDefault="00F30189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AE" w14:textId="77777777" w:rsidR="00F30189" w:rsidRPr="00B533F5" w:rsidRDefault="00F30189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AF" w14:textId="77777777" w:rsidR="00F30189" w:rsidRPr="00B533F5" w:rsidRDefault="00F30189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0" w14:textId="77777777" w:rsidR="00F30189" w:rsidRPr="00B533F5" w:rsidRDefault="00F30189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1" w14:textId="77777777" w:rsidR="00F30189" w:rsidRPr="00B533F5" w:rsidRDefault="00F30189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2" w14:textId="77777777" w:rsidR="00F30189" w:rsidRPr="00B533F5" w:rsidRDefault="00F30189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3" w14:textId="77777777" w:rsidR="00F30189" w:rsidRPr="00B533F5" w:rsidRDefault="00F30189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4" w14:textId="77777777" w:rsidR="00F30189" w:rsidRPr="00B533F5" w:rsidRDefault="00F30189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5" w14:textId="77777777" w:rsidR="004A499D" w:rsidRDefault="004A499D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6" w14:textId="77777777" w:rsidR="0025562C" w:rsidRDefault="0025562C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7" w14:textId="77777777" w:rsidR="0025562C" w:rsidRDefault="0025562C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8" w14:textId="77777777" w:rsidR="00882CCB" w:rsidRDefault="00882CCB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9" w14:textId="77777777" w:rsidR="009A1B81" w:rsidRDefault="009A1B81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A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B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C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D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E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BF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C0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C1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C2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C3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C4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C5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C6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C7" w14:textId="77777777" w:rsidR="00CC47B8" w:rsidRPr="00B533F5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C8" w14:textId="77777777" w:rsidR="00661259" w:rsidRDefault="00661259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C9" w14:textId="77777777" w:rsidR="00CC47B8" w:rsidRDefault="00CC47B8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CA" w14:textId="77777777" w:rsidR="006A4192" w:rsidRDefault="006A4192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CB" w14:textId="77777777" w:rsidR="006A4192" w:rsidRDefault="006A4192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7CC" w14:textId="77777777" w:rsidR="006E6C53" w:rsidRPr="00B533F5" w:rsidRDefault="006E6C53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179"/>
        <w:gridCol w:w="4229"/>
        <w:gridCol w:w="633"/>
        <w:gridCol w:w="87"/>
        <w:gridCol w:w="957"/>
        <w:gridCol w:w="1666"/>
      </w:tblGrid>
      <w:tr w:rsidR="00F30189" w:rsidRPr="00B533F5" w14:paraId="6D5E07CE" w14:textId="77777777" w:rsidTr="00386AA6">
        <w:tc>
          <w:tcPr>
            <w:tcW w:w="8578" w:type="dxa"/>
            <w:gridSpan w:val="7"/>
            <w:shd w:val="clear" w:color="auto" w:fill="auto"/>
          </w:tcPr>
          <w:p w14:paraId="6D5E07CD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</w:tr>
      <w:tr w:rsidR="00F30189" w:rsidRPr="00B533F5" w14:paraId="6D5E07D3" w14:textId="77777777" w:rsidTr="00566613">
        <w:tc>
          <w:tcPr>
            <w:tcW w:w="1006" w:type="dxa"/>
            <w:gridSpan w:val="2"/>
            <w:shd w:val="clear" w:color="auto" w:fill="auto"/>
          </w:tcPr>
          <w:p w14:paraId="6D5E07CF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949" w:type="dxa"/>
            <w:gridSpan w:val="3"/>
            <w:shd w:val="clear" w:color="auto" w:fill="auto"/>
          </w:tcPr>
          <w:p w14:paraId="6D5E07D0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835A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="00835A44"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A499D"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6D5E07D1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66" w:type="dxa"/>
            <w:shd w:val="clear" w:color="auto" w:fill="auto"/>
          </w:tcPr>
          <w:p w14:paraId="6D5E07D2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="004A499D" w:rsidRPr="00B533F5">
              <w:rPr>
                <w:rFonts w:ascii="TH SarabunIT๙" w:hAnsi="TH SarabunIT๙" w:cs="TH SarabunIT๙"/>
                <w:sz w:val="32"/>
                <w:szCs w:val="32"/>
              </w:rPr>
              <w:t>31102</w:t>
            </w:r>
          </w:p>
        </w:tc>
      </w:tr>
      <w:tr w:rsidR="00386AA6" w:rsidRPr="00B533F5" w14:paraId="6D5E07D5" w14:textId="77777777" w:rsidTr="00B117D8">
        <w:tc>
          <w:tcPr>
            <w:tcW w:w="8578" w:type="dxa"/>
            <w:gridSpan w:val="7"/>
            <w:shd w:val="clear" w:color="auto" w:fill="auto"/>
          </w:tcPr>
          <w:p w14:paraId="6D5E07D4" w14:textId="77777777" w:rsidR="00386AA6" w:rsidRPr="00B533F5" w:rsidRDefault="00386AA6" w:rsidP="00386AA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ความปลอดภัยในชีวิต</w:t>
            </w:r>
          </w:p>
        </w:tc>
      </w:tr>
      <w:tr w:rsidR="00386AA6" w:rsidRPr="00B533F5" w14:paraId="6D5E07D9" w14:textId="77777777" w:rsidTr="00B117D8">
        <w:tc>
          <w:tcPr>
            <w:tcW w:w="1006" w:type="dxa"/>
            <w:gridSpan w:val="2"/>
            <w:shd w:val="clear" w:color="auto" w:fill="auto"/>
          </w:tcPr>
          <w:p w14:paraId="6D5E07D6" w14:textId="77777777" w:rsidR="00386AA6" w:rsidRPr="00B533F5" w:rsidRDefault="00386AA6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29" w:type="dxa"/>
            <w:shd w:val="clear" w:color="auto" w:fill="auto"/>
          </w:tcPr>
          <w:p w14:paraId="6D5E07D7" w14:textId="77777777" w:rsidR="00386AA6" w:rsidRPr="00B533F5" w:rsidRDefault="00386AA6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343" w:type="dxa"/>
            <w:gridSpan w:val="4"/>
            <w:shd w:val="clear" w:color="auto" w:fill="auto"/>
          </w:tcPr>
          <w:p w14:paraId="6D5E07D8" w14:textId="77777777" w:rsidR="00386AA6" w:rsidRPr="00B533F5" w:rsidRDefault="00386AA6" w:rsidP="00386AA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EB631F" w:rsidRPr="00B533F5" w14:paraId="6D5E07DE" w14:textId="77777777" w:rsidTr="00566613">
        <w:tc>
          <w:tcPr>
            <w:tcW w:w="827" w:type="dxa"/>
            <w:shd w:val="clear" w:color="auto" w:fill="auto"/>
          </w:tcPr>
          <w:p w14:paraId="6D5E07DA" w14:textId="77777777" w:rsidR="00EB631F" w:rsidRPr="00B533F5" w:rsidRDefault="00EB631F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041" w:type="dxa"/>
            <w:gridSpan w:val="3"/>
            <w:shd w:val="clear" w:color="auto" w:fill="auto"/>
          </w:tcPr>
          <w:p w14:paraId="6D5E07DB" w14:textId="77777777" w:rsidR="00EB631F" w:rsidRPr="00B533F5" w:rsidRDefault="00EB631F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44" w:type="dxa"/>
            <w:gridSpan w:val="2"/>
            <w:shd w:val="clear" w:color="auto" w:fill="auto"/>
          </w:tcPr>
          <w:p w14:paraId="6D5E07DC" w14:textId="77777777" w:rsidR="00EB631F" w:rsidRPr="00B533F5" w:rsidRDefault="00EB631F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</w:tc>
        <w:tc>
          <w:tcPr>
            <w:tcW w:w="1666" w:type="dxa"/>
            <w:shd w:val="clear" w:color="auto" w:fill="auto"/>
          </w:tcPr>
          <w:p w14:paraId="6D5E07DD" w14:textId="77777777" w:rsidR="00EB631F" w:rsidRPr="00B533F5" w:rsidRDefault="00EB631F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7DF" w14:textId="77777777" w:rsidR="00F30189" w:rsidRPr="00B533F5" w:rsidRDefault="00F30189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4500"/>
        <w:gridCol w:w="1170"/>
      </w:tblGrid>
      <w:tr w:rsidR="00F30189" w:rsidRPr="00B533F5" w14:paraId="6D5E07E3" w14:textId="77777777" w:rsidTr="00F30189">
        <w:tc>
          <w:tcPr>
            <w:tcW w:w="2898" w:type="dxa"/>
            <w:gridSpan w:val="2"/>
          </w:tcPr>
          <w:p w14:paraId="6D5E07E0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500" w:type="dxa"/>
          </w:tcPr>
          <w:p w14:paraId="6D5E07E1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14:paraId="6D5E07E2" w14:textId="77777777" w:rsidR="00F30189" w:rsidRPr="00B533F5" w:rsidRDefault="00F30189" w:rsidP="00F3018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3A322F" w:rsidRPr="00B533F5" w14:paraId="6D5E07EA" w14:textId="77777777" w:rsidTr="00F30189">
        <w:tc>
          <w:tcPr>
            <w:tcW w:w="648" w:type="dxa"/>
          </w:tcPr>
          <w:p w14:paraId="6D5E07E4" w14:textId="77777777" w:rsidR="003A322F" w:rsidRPr="00B533F5" w:rsidRDefault="003A322F" w:rsidP="00F3018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50" w:type="dxa"/>
          </w:tcPr>
          <w:p w14:paraId="6D5E07E5" w14:textId="77777777" w:rsidR="003A322F" w:rsidRPr="00B533F5" w:rsidRDefault="003A322F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สุขภาพชุมชน</w:t>
            </w:r>
          </w:p>
        </w:tc>
        <w:tc>
          <w:tcPr>
            <w:tcW w:w="4500" w:type="dxa"/>
          </w:tcPr>
          <w:p w14:paraId="6D5E07E6" w14:textId="77777777" w:rsidR="003A322F" w:rsidRPr="00B533F5" w:rsidRDefault="003A322F" w:rsidP="00707F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.อธิบายแนวทางการสร้างเสริมสุขภาพ</w:t>
            </w:r>
          </w:p>
          <w:p w14:paraId="6D5E07E7" w14:textId="77777777" w:rsidR="003A322F" w:rsidRPr="00B533F5" w:rsidRDefault="003A322F" w:rsidP="00707F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ในชุมชน บทบาทความรับผิดชอบของตนเอง</w:t>
            </w:r>
          </w:p>
          <w:p w14:paraId="6D5E07E8" w14:textId="77777777" w:rsidR="003A322F" w:rsidRPr="00B533F5" w:rsidRDefault="003A322F" w:rsidP="00707F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ที่มีต่อชุมชน</w:t>
            </w:r>
          </w:p>
        </w:tc>
        <w:tc>
          <w:tcPr>
            <w:tcW w:w="1170" w:type="dxa"/>
          </w:tcPr>
          <w:p w14:paraId="6D5E07E9" w14:textId="77777777" w:rsidR="003A322F" w:rsidRPr="00B533F5" w:rsidRDefault="003A322F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3A322F" w:rsidRPr="00B533F5" w14:paraId="6D5E07F0" w14:textId="77777777" w:rsidTr="00F30189">
        <w:tc>
          <w:tcPr>
            <w:tcW w:w="648" w:type="dxa"/>
          </w:tcPr>
          <w:p w14:paraId="6D5E07EB" w14:textId="77777777" w:rsidR="003A322F" w:rsidRPr="00B533F5" w:rsidRDefault="003A322F" w:rsidP="00F3018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14:paraId="6D5E07EC" w14:textId="77777777" w:rsidR="003A322F" w:rsidRPr="00B533F5" w:rsidRDefault="003A322F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ใส่ใจความปลอดภัย</w:t>
            </w:r>
          </w:p>
        </w:tc>
        <w:tc>
          <w:tcPr>
            <w:tcW w:w="4500" w:type="dxa"/>
          </w:tcPr>
          <w:p w14:paraId="6D5E07ED" w14:textId="77777777" w:rsidR="003A322F" w:rsidRPr="00B533F5" w:rsidRDefault="003A322F" w:rsidP="00707F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จัดทำแผนแนวทางการลดอุบัติเหตุและมีส่วนร่วมสร้างเสริมความปลอดภัยในบ้าน </w:t>
            </w:r>
          </w:p>
          <w:p w14:paraId="6D5E07EE" w14:textId="77777777" w:rsidR="003A322F" w:rsidRPr="00B533F5" w:rsidRDefault="003A322F" w:rsidP="00707F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ในสถานศึกษา และในชุมชน</w:t>
            </w:r>
          </w:p>
        </w:tc>
        <w:tc>
          <w:tcPr>
            <w:tcW w:w="1170" w:type="dxa"/>
          </w:tcPr>
          <w:p w14:paraId="6D5E07EF" w14:textId="77777777" w:rsidR="003A322F" w:rsidRPr="00B533F5" w:rsidRDefault="003A322F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3A322F" w:rsidRPr="00B533F5" w14:paraId="6D5E07F5" w14:textId="77777777" w:rsidTr="00F30189">
        <w:tc>
          <w:tcPr>
            <w:tcW w:w="648" w:type="dxa"/>
          </w:tcPr>
          <w:p w14:paraId="6D5E07F1" w14:textId="77777777" w:rsidR="003A322F" w:rsidRPr="00B533F5" w:rsidRDefault="003A322F" w:rsidP="00F3018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14:paraId="6D5E07F2" w14:textId="77777777" w:rsidR="003A322F" w:rsidRPr="00B533F5" w:rsidRDefault="003A322F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การใช้ยา</w:t>
            </w:r>
          </w:p>
        </w:tc>
        <w:tc>
          <w:tcPr>
            <w:tcW w:w="4500" w:type="dxa"/>
          </w:tcPr>
          <w:p w14:paraId="6D5E07F3" w14:textId="77777777" w:rsidR="003A322F" w:rsidRPr="00B533F5" w:rsidRDefault="003A322F" w:rsidP="00707F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อธิบายพฤติกรรมการใช้ยาที่ถูกต้อง และการปฏิบัติตนหลังพบอาการผิดปกติจากการใช้ยา</w:t>
            </w:r>
          </w:p>
        </w:tc>
        <w:tc>
          <w:tcPr>
            <w:tcW w:w="1170" w:type="dxa"/>
          </w:tcPr>
          <w:p w14:paraId="6D5E07F4" w14:textId="77777777" w:rsidR="003A322F" w:rsidRPr="00B533F5" w:rsidRDefault="003A322F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3A322F" w:rsidRPr="00B533F5" w14:paraId="6D5E07FC" w14:textId="77777777" w:rsidTr="00F30189">
        <w:tc>
          <w:tcPr>
            <w:tcW w:w="648" w:type="dxa"/>
          </w:tcPr>
          <w:p w14:paraId="6D5E07F6" w14:textId="77777777" w:rsidR="003A322F" w:rsidRPr="00B533F5" w:rsidRDefault="003A322F" w:rsidP="00F3018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6D5E07F7" w14:textId="77777777" w:rsidR="003A322F" w:rsidRPr="00B533F5" w:rsidRDefault="003A322F" w:rsidP="00707F61">
            <w:pPr>
              <w:pStyle w:val="af3"/>
              <w:jc w:val="center"/>
              <w:rPr>
                <w:rFonts w:ascii="TH SarabunIT๙" w:hAnsi="TH SarabunIT๙" w:cs="TH SarabunIT๙"/>
                <w:szCs w:val="32"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สารเสพติด</w:t>
            </w:r>
          </w:p>
          <w:p w14:paraId="6D5E07F8" w14:textId="77777777" w:rsidR="003A322F" w:rsidRPr="00B533F5" w:rsidRDefault="003A322F" w:rsidP="00707F61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ให้โทษ</w:t>
            </w:r>
          </w:p>
        </w:tc>
        <w:tc>
          <w:tcPr>
            <w:tcW w:w="4500" w:type="dxa"/>
          </w:tcPr>
          <w:p w14:paraId="6D5E07F9" w14:textId="77777777" w:rsidR="003A322F" w:rsidRPr="00B533F5" w:rsidRDefault="003A322F" w:rsidP="00707F61">
            <w:pPr>
              <w:pStyle w:val="af3"/>
              <w:rPr>
                <w:rFonts w:ascii="TH SarabunIT๙" w:hAnsi="TH SarabunIT๙" w:cs="TH SarabunIT๙"/>
                <w:szCs w:val="32"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>4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. วิเคราะห์สาเหตุและพฤติกรรมเสี่ยงต่อการใช้สารเสพติด</w:t>
            </w:r>
          </w:p>
          <w:p w14:paraId="6D5E07FA" w14:textId="77777777" w:rsidR="003A322F" w:rsidRPr="00B533F5" w:rsidRDefault="003A322F" w:rsidP="00707F61">
            <w:pPr>
              <w:pStyle w:val="af3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>5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. อธิบายและปฏิบัติการป้องกันสารเสพติดในสถานศึกษา</w:t>
            </w:r>
          </w:p>
        </w:tc>
        <w:tc>
          <w:tcPr>
            <w:tcW w:w="1170" w:type="dxa"/>
          </w:tcPr>
          <w:p w14:paraId="6D5E07FB" w14:textId="77777777" w:rsidR="003A322F" w:rsidRPr="00B533F5" w:rsidRDefault="003A322F" w:rsidP="00707F61">
            <w:pPr>
              <w:tabs>
                <w:tab w:val="left" w:pos="420"/>
                <w:tab w:val="center" w:pos="522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3A322F" w:rsidRPr="00B533F5" w14:paraId="6D5E0803" w14:textId="77777777" w:rsidTr="00F30189">
        <w:tc>
          <w:tcPr>
            <w:tcW w:w="648" w:type="dxa"/>
          </w:tcPr>
          <w:p w14:paraId="6D5E07FD" w14:textId="77777777" w:rsidR="003A322F" w:rsidRPr="00B533F5" w:rsidRDefault="003A322F" w:rsidP="00F3018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6D5E07FE" w14:textId="77777777" w:rsidR="003A322F" w:rsidRPr="00B533F5" w:rsidRDefault="003A322F" w:rsidP="00707F61">
            <w:pPr>
              <w:pStyle w:val="af3"/>
              <w:jc w:val="center"/>
              <w:rPr>
                <w:rFonts w:ascii="TH SarabunIT๙" w:hAnsi="TH SarabunIT๙" w:cs="TH SarabunIT๙"/>
                <w:szCs w:val="32"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สัมพันธ์ดี</w:t>
            </w:r>
          </w:p>
          <w:p w14:paraId="6D5E07FF" w14:textId="77777777" w:rsidR="003A322F" w:rsidRPr="00B533F5" w:rsidRDefault="003A322F" w:rsidP="00707F61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มีไมตรี เลี่ยงความขัดแย้ง</w:t>
            </w:r>
          </w:p>
        </w:tc>
        <w:tc>
          <w:tcPr>
            <w:tcW w:w="4500" w:type="dxa"/>
          </w:tcPr>
          <w:p w14:paraId="6D5E0800" w14:textId="77777777" w:rsidR="003A322F" w:rsidRPr="00B533F5" w:rsidRDefault="003A322F" w:rsidP="00707F61">
            <w:pPr>
              <w:pStyle w:val="af3"/>
              <w:rPr>
                <w:rFonts w:ascii="TH SarabunIT๙" w:hAnsi="TH SarabunIT๙" w:cs="TH SarabunIT๙"/>
                <w:szCs w:val="32"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>6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. ระบุทักษะที่เหมาะสมในการสร้างสัมพันธภาพในครอบครัว เพื่อน สังคม</w:t>
            </w:r>
          </w:p>
          <w:p w14:paraId="6D5E0801" w14:textId="77777777" w:rsidR="003A322F" w:rsidRPr="00B533F5" w:rsidRDefault="003A322F" w:rsidP="00707F61">
            <w:pPr>
              <w:pStyle w:val="af3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>7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. อธิบายแนวทางในการป้องกันและแก้ปัญหาความขัดแย้ง</w:t>
            </w:r>
          </w:p>
        </w:tc>
        <w:tc>
          <w:tcPr>
            <w:tcW w:w="1170" w:type="dxa"/>
          </w:tcPr>
          <w:p w14:paraId="6D5E0802" w14:textId="77777777" w:rsidR="003A322F" w:rsidRPr="00B533F5" w:rsidRDefault="003A322F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3A322F" w:rsidRPr="00B533F5" w14:paraId="6D5E0809" w14:textId="77777777" w:rsidTr="00F30189">
        <w:tc>
          <w:tcPr>
            <w:tcW w:w="648" w:type="dxa"/>
          </w:tcPr>
          <w:p w14:paraId="6D5E0804" w14:textId="77777777" w:rsidR="003A322F" w:rsidRPr="00B533F5" w:rsidRDefault="003A322F" w:rsidP="00F3018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6D5E0805" w14:textId="77777777" w:rsidR="003A322F" w:rsidRPr="00B533F5" w:rsidRDefault="003A322F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F755DB"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ช่วยฟื้นคืนชีพ</w:t>
            </w:r>
          </w:p>
        </w:tc>
        <w:tc>
          <w:tcPr>
            <w:tcW w:w="4500" w:type="dxa"/>
          </w:tcPr>
          <w:p w14:paraId="6D5E0806" w14:textId="77777777" w:rsidR="003A322F" w:rsidRPr="00B533F5" w:rsidRDefault="003A322F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ปฏิบัติวิธีการตรวจสัญญาณชีพ และขั้นตอนการช่วยเหลือชีวิตผู้ป่วยเอาสิ่งที่กีดขวางทางเดินหายใจ</w:t>
            </w:r>
          </w:p>
          <w:p w14:paraId="6D5E0807" w14:textId="77777777" w:rsidR="003A322F" w:rsidRPr="00B533F5" w:rsidRDefault="003A322F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ปฏิบัติการช่วยเหลือผู้ป่วยที่หยุดหายใจด้วยการผายปอด การช่วยเหลือผู้ป่วยที่หัวใจหยุดเต้นด้วยการนวดหัวใจภายนอกได้</w:t>
            </w:r>
          </w:p>
        </w:tc>
        <w:tc>
          <w:tcPr>
            <w:tcW w:w="1170" w:type="dxa"/>
          </w:tcPr>
          <w:p w14:paraId="6D5E0808" w14:textId="77777777" w:rsidR="003A322F" w:rsidRPr="00B533F5" w:rsidRDefault="003A322F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3A322F" w:rsidRPr="00B533F5" w14:paraId="6D5E080E" w14:textId="77777777" w:rsidTr="00F30189">
        <w:tc>
          <w:tcPr>
            <w:tcW w:w="648" w:type="dxa"/>
          </w:tcPr>
          <w:p w14:paraId="6D5E080A" w14:textId="77777777" w:rsidR="003A322F" w:rsidRPr="00B533F5" w:rsidRDefault="003A322F" w:rsidP="00F3018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6D5E080B" w14:textId="77777777" w:rsidR="003A322F" w:rsidRPr="00B533F5" w:rsidRDefault="003A322F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การสร้างเสริมสมรรถภาพทางกาย</w:t>
            </w:r>
          </w:p>
        </w:tc>
        <w:tc>
          <w:tcPr>
            <w:tcW w:w="4500" w:type="dxa"/>
          </w:tcPr>
          <w:p w14:paraId="6D5E080C" w14:textId="77777777" w:rsidR="003A322F" w:rsidRPr="00B533F5" w:rsidRDefault="003A322F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วางแผนและปฏิบัติตามแผนการพัฒนาสมรรถภาพทางกายและทางกลไกได้</w:t>
            </w:r>
          </w:p>
        </w:tc>
        <w:tc>
          <w:tcPr>
            <w:tcW w:w="1170" w:type="dxa"/>
          </w:tcPr>
          <w:p w14:paraId="6D5E080D" w14:textId="77777777" w:rsidR="003A322F" w:rsidRPr="00B533F5" w:rsidRDefault="003A322F" w:rsidP="00707F61">
            <w:pPr>
              <w:pStyle w:val="af3"/>
              <w:jc w:val="center"/>
              <w:rPr>
                <w:rFonts w:ascii="TH SarabunIT๙" w:hAnsi="TH SarabunIT๙" w:cs="TH SarabunIT๙"/>
                <w:szCs w:val="32"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>3</w:t>
            </w:r>
          </w:p>
        </w:tc>
      </w:tr>
      <w:tr w:rsidR="003A322F" w:rsidRPr="00B533F5" w14:paraId="6D5E0812" w14:textId="77777777" w:rsidTr="00F30189">
        <w:tc>
          <w:tcPr>
            <w:tcW w:w="2898" w:type="dxa"/>
            <w:gridSpan w:val="2"/>
          </w:tcPr>
          <w:p w14:paraId="6D5E080F" w14:textId="77777777" w:rsidR="003A322F" w:rsidRPr="00B533F5" w:rsidRDefault="003A322F" w:rsidP="009A1B8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7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4500" w:type="dxa"/>
          </w:tcPr>
          <w:p w14:paraId="6D5E0810" w14:textId="77777777" w:rsidR="003A322F" w:rsidRPr="00B533F5" w:rsidRDefault="003A322F" w:rsidP="009A1B8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170" w:type="dxa"/>
          </w:tcPr>
          <w:p w14:paraId="6D5E0811" w14:textId="77777777" w:rsidR="003A322F" w:rsidRPr="00B533F5" w:rsidRDefault="003A322F" w:rsidP="009A1B8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</w:t>
            </w:r>
          </w:p>
        </w:tc>
      </w:tr>
    </w:tbl>
    <w:p w14:paraId="6D5E0813" w14:textId="77777777" w:rsidR="004318BA" w:rsidRDefault="004318BA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14" w14:textId="77777777" w:rsidR="00386AA6" w:rsidRDefault="00386AA6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15" w14:textId="77777777" w:rsidR="00386AA6" w:rsidRDefault="00386AA6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16" w14:textId="77777777" w:rsidR="00566613" w:rsidRDefault="00566613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17" w14:textId="77777777" w:rsidR="006A4192" w:rsidRDefault="006A4192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18" w14:textId="77777777" w:rsidR="00566613" w:rsidRPr="00B533F5" w:rsidRDefault="00566613" w:rsidP="00F30189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259"/>
        <w:gridCol w:w="297"/>
        <w:gridCol w:w="846"/>
        <w:gridCol w:w="3039"/>
        <w:gridCol w:w="625"/>
        <w:gridCol w:w="87"/>
        <w:gridCol w:w="476"/>
        <w:gridCol w:w="506"/>
        <w:gridCol w:w="1616"/>
      </w:tblGrid>
      <w:tr w:rsidR="00F00312" w:rsidRPr="00B533F5" w14:paraId="6D5E081A" w14:textId="77777777" w:rsidTr="00707F61">
        <w:tc>
          <w:tcPr>
            <w:tcW w:w="8578" w:type="dxa"/>
            <w:gridSpan w:val="10"/>
            <w:shd w:val="clear" w:color="auto" w:fill="auto"/>
          </w:tcPr>
          <w:p w14:paraId="6D5E0819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0312" w:rsidRPr="00B533F5" w14:paraId="6D5E081E" w14:textId="77777777" w:rsidTr="00386AA6">
        <w:tc>
          <w:tcPr>
            <w:tcW w:w="2229" w:type="dxa"/>
            <w:gridSpan w:val="4"/>
            <w:shd w:val="clear" w:color="auto" w:fill="auto"/>
          </w:tcPr>
          <w:p w14:paraId="6D5E081B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27" w:type="dxa"/>
            <w:gridSpan w:val="4"/>
            <w:shd w:val="clear" w:color="auto" w:fill="auto"/>
          </w:tcPr>
          <w:p w14:paraId="6D5E081C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122" w:type="dxa"/>
            <w:gridSpan w:val="2"/>
            <w:shd w:val="clear" w:color="auto" w:fill="auto"/>
          </w:tcPr>
          <w:p w14:paraId="6D5E081D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0312" w:rsidRPr="00B533F5" w14:paraId="6D5E0823" w14:textId="77777777" w:rsidTr="00CC47B8">
        <w:tc>
          <w:tcPr>
            <w:tcW w:w="1086" w:type="dxa"/>
            <w:gridSpan w:val="2"/>
            <w:shd w:val="clear" w:color="auto" w:fill="auto"/>
          </w:tcPr>
          <w:p w14:paraId="6D5E081F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894" w:type="dxa"/>
            <w:gridSpan w:val="5"/>
            <w:shd w:val="clear" w:color="auto" w:fill="auto"/>
          </w:tcPr>
          <w:p w14:paraId="6D5E0820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สุขศึกษา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6D5E0821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16" w:type="dxa"/>
            <w:shd w:val="clear" w:color="auto" w:fill="auto"/>
          </w:tcPr>
          <w:p w14:paraId="6D5E0822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32101</w:t>
            </w:r>
          </w:p>
        </w:tc>
      </w:tr>
      <w:tr w:rsidR="00386AA6" w:rsidRPr="00B533F5" w14:paraId="6D5E0825" w14:textId="77777777" w:rsidTr="00B117D8">
        <w:tc>
          <w:tcPr>
            <w:tcW w:w="8578" w:type="dxa"/>
            <w:gridSpan w:val="10"/>
            <w:shd w:val="clear" w:color="auto" w:fill="auto"/>
          </w:tcPr>
          <w:p w14:paraId="6D5E0824" w14:textId="77777777" w:rsidR="00386AA6" w:rsidRPr="00B533F5" w:rsidRDefault="00386AA6" w:rsidP="00707F61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ความปลอดภัยในชีวิต</w:t>
            </w:r>
          </w:p>
        </w:tc>
      </w:tr>
      <w:tr w:rsidR="00232FAC" w:rsidRPr="00B533F5" w14:paraId="6D5E0829" w14:textId="77777777" w:rsidTr="00B117D8">
        <w:tc>
          <w:tcPr>
            <w:tcW w:w="1086" w:type="dxa"/>
            <w:gridSpan w:val="2"/>
            <w:shd w:val="clear" w:color="auto" w:fill="auto"/>
          </w:tcPr>
          <w:p w14:paraId="6D5E0826" w14:textId="77777777" w:rsidR="00232FAC" w:rsidRPr="00B533F5" w:rsidRDefault="00232FAC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182" w:type="dxa"/>
            <w:gridSpan w:val="3"/>
            <w:shd w:val="clear" w:color="auto" w:fill="auto"/>
          </w:tcPr>
          <w:p w14:paraId="6D5E0827" w14:textId="77777777" w:rsidR="00232FAC" w:rsidRPr="00B533F5" w:rsidRDefault="00232FAC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310" w:type="dxa"/>
            <w:gridSpan w:val="5"/>
            <w:shd w:val="clear" w:color="auto" w:fill="auto"/>
          </w:tcPr>
          <w:p w14:paraId="6D5E0828" w14:textId="77777777" w:rsidR="00232FAC" w:rsidRPr="00B533F5" w:rsidRDefault="00232FAC" w:rsidP="00232FA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ระดับชั้นมัธยมศึกษาปีที่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00312" w:rsidRPr="00B533F5" w14:paraId="6D5E082F" w14:textId="77777777" w:rsidTr="00386AA6">
        <w:tc>
          <w:tcPr>
            <w:tcW w:w="827" w:type="dxa"/>
            <w:shd w:val="clear" w:color="auto" w:fill="auto"/>
          </w:tcPr>
          <w:p w14:paraId="6D5E082A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56" w:type="dxa"/>
            <w:gridSpan w:val="2"/>
            <w:shd w:val="clear" w:color="auto" w:fill="auto"/>
          </w:tcPr>
          <w:p w14:paraId="6D5E082B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510" w:type="dxa"/>
            <w:gridSpan w:val="3"/>
            <w:shd w:val="clear" w:color="auto" w:fill="auto"/>
          </w:tcPr>
          <w:p w14:paraId="6D5E082C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69" w:type="dxa"/>
            <w:gridSpan w:val="3"/>
            <w:shd w:val="clear" w:color="auto" w:fill="auto"/>
          </w:tcPr>
          <w:p w14:paraId="6D5E082D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   1</w:t>
            </w:r>
          </w:p>
        </w:tc>
        <w:tc>
          <w:tcPr>
            <w:tcW w:w="1616" w:type="dxa"/>
            <w:shd w:val="clear" w:color="auto" w:fill="auto"/>
          </w:tcPr>
          <w:p w14:paraId="6D5E082E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830" w14:textId="77777777" w:rsidR="00232FAC" w:rsidRDefault="00232FAC" w:rsidP="007E440E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6D5E0831" w14:textId="77777777" w:rsidR="007E440E" w:rsidRPr="00B533F5" w:rsidRDefault="007E440E" w:rsidP="00DE7A3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ศึกษา วิเคราะห์ กระบวนการสร้างเสริมและดำรงประสิทธิภาพ การทำงานของระบบหายใจ ระบบไหลเวียนโลหิต ระบบย่อยอาหาร และระบบขับถ่ายปัสสาวะ การวางดูแลสุขภาพของบุคคล</w:t>
      </w:r>
      <w:r w:rsidR="00DE7A31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B533F5">
        <w:rPr>
          <w:rFonts w:ascii="TH SarabunIT๙" w:hAnsi="TH SarabunIT๙" w:cs="TH SarabunIT๙"/>
          <w:sz w:val="32"/>
          <w:szCs w:val="32"/>
          <w:cs/>
        </w:rPr>
        <w:t>ในครอบครัว พฤติกรรมทางเพศของวัยรุ่น ค่านิยมในเรื่องเพศตามวัฒนธรรมไทย วัฒนธรรมตะวันตก ทักษะในการป้องกัน ลดความขัดแย้ง และแก้ไขปัญหาเรื่องเพศและครอบครัว ในปัจจุบัน</w:t>
      </w:r>
      <w:r w:rsidR="00DE7A31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B533F5">
        <w:rPr>
          <w:rFonts w:ascii="TH SarabunIT๙" w:hAnsi="TH SarabunIT๙" w:cs="TH SarabunIT๙"/>
          <w:sz w:val="32"/>
          <w:szCs w:val="32"/>
          <w:cs/>
        </w:rPr>
        <w:t xml:space="preserve"> สิทธิผู้บริโภค แนวทางการปฏิบัติตนตามสิทธิของผู้บริโภค การเตรียมตัวเพื่อร้องทุกข์สำหรับผู้บริโภคการเลือกบริโภคผลิตภัณฑ์ด้วยหลักปรัชญาเศรษฐกิจพอเพียง อิทธิพลของสื่อโฆษณาเกี่ยวกับสุขภาพผลกระทบของการบริโภคผลิตภัณฑ์สุขภาพที่เกินจริง </w:t>
      </w:r>
    </w:p>
    <w:p w14:paraId="6D5E0832" w14:textId="77777777" w:rsidR="00386AA6" w:rsidRDefault="007E440E" w:rsidP="00CC47B8">
      <w:pPr>
        <w:ind w:firstLine="720"/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โดยใช้กระบวนการคิด กระบวนการเรียนรู้แบบร่วมมือ กระบวนการสืบค้นข้อมูล </w:t>
      </w:r>
      <w:r w:rsidR="00DE7A31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B533F5">
        <w:rPr>
          <w:rFonts w:ascii="TH SarabunIT๙" w:hAnsi="TH SarabunIT๙" w:cs="TH SarabunIT๙"/>
          <w:sz w:val="32"/>
          <w:szCs w:val="32"/>
          <w:cs/>
        </w:rPr>
        <w:t>ระบวนการปฏิบัติและกระบวนการกลุ่ม</w:t>
      </w:r>
      <w:r w:rsidR="00CC47B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533F5">
        <w:rPr>
          <w:rFonts w:ascii="TH SarabunIT๙" w:hAnsi="TH SarabunIT๙" w:cs="TH SarabunIT๙"/>
          <w:sz w:val="32"/>
          <w:szCs w:val="32"/>
          <w:cs/>
        </w:rPr>
        <w:t>เพื่อให้เกิดความรู้ความเข้าใจ นำหลักการ แนวคิดไปปรับปรุง ปฏิบัติในการดูแลรักษาและพัฒนาคุณภาพชีวิตของตนเองและครอบครัว มีคุณธรรม จริยธรรม และมีคุณลักษณะอันพึงประสงค์ในด้านความรัก ชาติ ศาสน์ กษัตริย์  ซื่อสัตย์สุจริต มีวินัย ใฝ่เรียนรู้ มุ่งมั่นในการทำงาน มีจิตสาธารณะรักความเป็นไทย</w:t>
      </w:r>
      <w:r w:rsidR="00386AA6" w:rsidRPr="00D52404"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t>และ</w:t>
      </w:r>
      <w:r w:rsidR="00386AA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6D5E0833" w14:textId="77777777" w:rsidR="00CC47B8" w:rsidRDefault="00CC47B8" w:rsidP="00CC47B8">
      <w:pPr>
        <w:tabs>
          <w:tab w:val="left" w:pos="-180"/>
          <w:tab w:val="left" w:pos="90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New-Bold" w:hAnsi="TH SarabunIT๙" w:cs="TH SarabunIT๙" w:hint="cs"/>
          <w:sz w:val="32"/>
          <w:szCs w:val="32"/>
          <w:cs/>
        </w:rPr>
        <w:t xml:space="preserve"> </w:t>
      </w:r>
    </w:p>
    <w:p w14:paraId="6D5E0834" w14:textId="77777777" w:rsidR="007E440E" w:rsidRDefault="00F00312" w:rsidP="00CC47B8">
      <w:pPr>
        <w:tabs>
          <w:tab w:val="left" w:pos="-180"/>
          <w:tab w:val="left" w:pos="90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533F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6D5E0835" w14:textId="77777777" w:rsidR="007E440E" w:rsidRPr="00B533F5" w:rsidRDefault="007E440E" w:rsidP="007E440E">
      <w:pPr>
        <w:numPr>
          <w:ilvl w:val="0"/>
          <w:numId w:val="36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อธิบายการทำงานและกระบวนการสร้างเสริมและดำรงประสิทธิภาพการทำงานของระบบหายใจ ระบบไหลเวียนโลหิต ( พ</w:t>
      </w:r>
      <w:r w:rsidRPr="00B533F5">
        <w:rPr>
          <w:rFonts w:ascii="TH SarabunIT๙" w:hAnsi="TH SarabunIT๙" w:cs="TH SarabunIT๙"/>
          <w:sz w:val="32"/>
          <w:szCs w:val="32"/>
        </w:rPr>
        <w:t>1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7D5CD2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36" w14:textId="77777777" w:rsidR="007E440E" w:rsidRPr="00B533F5" w:rsidRDefault="007E440E" w:rsidP="007E440E">
      <w:pPr>
        <w:numPr>
          <w:ilvl w:val="0"/>
          <w:numId w:val="36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อธิบายการทำงานและกระบวนการสร้างเสริมและดำรงประสิทธิภาพการทำงานของระบบระบบย่อยอาหาร และระบบขับถ่ายปัสสาวะ( พ</w:t>
      </w:r>
      <w:r w:rsidRPr="00B533F5">
        <w:rPr>
          <w:rFonts w:ascii="TH SarabunIT๙" w:hAnsi="TH SarabunIT๙" w:cs="TH SarabunIT๙"/>
          <w:sz w:val="32"/>
          <w:szCs w:val="32"/>
        </w:rPr>
        <w:t>1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7D5CD2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37" w14:textId="77777777" w:rsidR="007E440E" w:rsidRPr="00B533F5" w:rsidRDefault="007E440E" w:rsidP="007E440E">
      <w:pPr>
        <w:numPr>
          <w:ilvl w:val="0"/>
          <w:numId w:val="36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อธิบายการวางแผนดูแลสุขภาพของบุคคลในครอบครัว วัยเด็ก วัยรุ่น วัยผู้ใหญ่และวัยสูงอายุ</w:t>
      </w:r>
    </w:p>
    <w:p w14:paraId="6D5E0838" w14:textId="77777777" w:rsidR="007E440E" w:rsidRPr="00B533F5" w:rsidRDefault="007E440E" w:rsidP="007E440E">
      <w:pPr>
        <w:spacing w:line="380" w:lineRule="exact"/>
        <w:ind w:left="720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 ( พ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7D5CD2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5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39" w14:textId="77777777" w:rsidR="007E440E" w:rsidRPr="00B533F5" w:rsidRDefault="007E440E" w:rsidP="007E440E">
      <w:pPr>
        <w:numPr>
          <w:ilvl w:val="0"/>
          <w:numId w:val="36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วิเคราะห์อิทธิพลของครอบครัว เพื่อน สังคม และวัฒนธรรมที่มีผลต่อพฤติกรรมทางเพศ</w:t>
      </w:r>
    </w:p>
    <w:p w14:paraId="6D5E083A" w14:textId="77777777" w:rsidR="007E440E" w:rsidRPr="00B533F5" w:rsidRDefault="007E440E" w:rsidP="007E440E">
      <w:pPr>
        <w:spacing w:line="380" w:lineRule="exact"/>
        <w:ind w:left="720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 ( พ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7D5CD2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3B" w14:textId="77777777" w:rsidR="007E440E" w:rsidRPr="00B533F5" w:rsidRDefault="007E440E" w:rsidP="007E440E">
      <w:pPr>
        <w:numPr>
          <w:ilvl w:val="0"/>
          <w:numId w:val="36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เลือกใช้ทักษะที่เหมาะสมในการป้องกัน ลดความขัดแย้งละแก้ปัญหาเรื่องเพศและครอบครัว</w:t>
      </w:r>
    </w:p>
    <w:p w14:paraId="6D5E083C" w14:textId="77777777" w:rsidR="007E440E" w:rsidRPr="00B533F5" w:rsidRDefault="007E440E" w:rsidP="007E440E">
      <w:pPr>
        <w:spacing w:line="380" w:lineRule="exact"/>
        <w:ind w:left="720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7D5CD2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3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3D" w14:textId="77777777" w:rsidR="007E440E" w:rsidRPr="00B533F5" w:rsidRDefault="007E440E" w:rsidP="007E440E">
      <w:pPr>
        <w:numPr>
          <w:ilvl w:val="0"/>
          <w:numId w:val="36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 ระบุแนวทางการปฏิบัติตนตามสิทธิผู้บริโภค ( พ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7D5CD2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3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3E" w14:textId="77777777" w:rsidR="007E440E" w:rsidRPr="00B533F5" w:rsidRDefault="007E440E" w:rsidP="007E440E">
      <w:pPr>
        <w:numPr>
          <w:ilvl w:val="0"/>
          <w:numId w:val="36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อธิบายข้อควรปฏิบัติสำหรับผู้บริโภคในการซื้อสินค้าหรือบริการ ( พ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7D5CD2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3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3F" w14:textId="77777777" w:rsidR="007E440E" w:rsidRPr="00B533F5" w:rsidRDefault="007E440E" w:rsidP="007E440E">
      <w:pPr>
        <w:numPr>
          <w:ilvl w:val="0"/>
          <w:numId w:val="36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อธิบายความหมายและความสำคัญของสื่อโฆษณาเกี่ยวกับสุขภาพ ( พ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7D5CD2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2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40" w14:textId="77777777" w:rsidR="007E440E" w:rsidRPr="00B533F5" w:rsidRDefault="007E440E" w:rsidP="007E440E">
      <w:pPr>
        <w:numPr>
          <w:ilvl w:val="0"/>
          <w:numId w:val="36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วิเคราะห์อิทธิพลของสื่อโฆษณาเกี่ยวกับสุขภาพ ( พ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7D5CD2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2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41" w14:textId="77777777" w:rsidR="007E440E" w:rsidRDefault="00CC47B8" w:rsidP="00CC47B8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๑๐. </w:t>
      </w:r>
      <w:r w:rsidR="007E440E" w:rsidRPr="00B533F5">
        <w:rPr>
          <w:rFonts w:ascii="TH SarabunIT๙" w:hAnsi="TH SarabunIT๙" w:cs="TH SarabunIT๙"/>
          <w:sz w:val="32"/>
          <w:szCs w:val="32"/>
          <w:cs/>
        </w:rPr>
        <w:t>เสนอแนะแนวทางป้องกันอันตรายจากสื่อโฆษณาเพื่อการบริโภค ( พ</w:t>
      </w:r>
      <w:r w:rsidR="007E440E" w:rsidRPr="00B533F5">
        <w:rPr>
          <w:rFonts w:ascii="TH SarabunIT๙" w:hAnsi="TH SarabunIT๙" w:cs="TH SarabunIT๙"/>
          <w:sz w:val="32"/>
          <w:szCs w:val="32"/>
        </w:rPr>
        <w:t>4</w:t>
      </w:r>
      <w:r w:rsidR="007E440E"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="007E440E" w:rsidRPr="00B533F5">
        <w:rPr>
          <w:rFonts w:ascii="TH SarabunIT๙" w:hAnsi="TH SarabunIT๙" w:cs="TH SarabunIT๙"/>
          <w:sz w:val="32"/>
          <w:szCs w:val="32"/>
        </w:rPr>
        <w:t>4</w:t>
      </w:r>
      <w:r w:rsidR="007E440E"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="007E440E" w:rsidRPr="00B533F5">
        <w:rPr>
          <w:rFonts w:ascii="TH SarabunIT๙" w:hAnsi="TH SarabunIT๙" w:cs="TH SarabunIT๙"/>
          <w:sz w:val="32"/>
          <w:szCs w:val="32"/>
        </w:rPr>
        <w:t>6</w:t>
      </w:r>
      <w:r w:rsidR="007D5CD2">
        <w:rPr>
          <w:rFonts w:ascii="TH SarabunIT๙" w:hAnsi="TH SarabunIT๙" w:cs="TH SarabunIT๙"/>
          <w:sz w:val="32"/>
          <w:szCs w:val="32"/>
          <w:cs/>
        </w:rPr>
        <w:t>/</w:t>
      </w:r>
      <w:r w:rsidR="007E440E" w:rsidRPr="00B533F5">
        <w:rPr>
          <w:rFonts w:ascii="TH SarabunIT๙" w:hAnsi="TH SarabunIT๙" w:cs="TH SarabunIT๙"/>
          <w:sz w:val="32"/>
          <w:szCs w:val="32"/>
        </w:rPr>
        <w:t xml:space="preserve">2 </w:t>
      </w:r>
      <w:r w:rsidR="007E440E"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42" w14:textId="77777777" w:rsidR="006E6C53" w:rsidRPr="006E6C53" w:rsidRDefault="006E6C53" w:rsidP="006E6C53">
      <w:pPr>
        <w:spacing w:line="380" w:lineRule="exac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มาตรฐาน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จาก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 จาก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 29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179"/>
        <w:gridCol w:w="182"/>
        <w:gridCol w:w="4047"/>
        <w:gridCol w:w="633"/>
        <w:gridCol w:w="89"/>
        <w:gridCol w:w="990"/>
        <w:gridCol w:w="1633"/>
      </w:tblGrid>
      <w:tr w:rsidR="00F00312" w:rsidRPr="00B533F5" w14:paraId="6D5E0844" w14:textId="77777777" w:rsidTr="009B4E91">
        <w:tc>
          <w:tcPr>
            <w:tcW w:w="8580" w:type="dxa"/>
            <w:gridSpan w:val="8"/>
            <w:shd w:val="clear" w:color="auto" w:fill="auto"/>
          </w:tcPr>
          <w:p w14:paraId="6D5E0843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</w:tr>
      <w:tr w:rsidR="00F00312" w:rsidRPr="00B533F5" w14:paraId="6D5E0849" w14:textId="77777777" w:rsidTr="009B4E91">
        <w:tc>
          <w:tcPr>
            <w:tcW w:w="1188" w:type="dxa"/>
            <w:gridSpan w:val="3"/>
            <w:shd w:val="clear" w:color="auto" w:fill="auto"/>
          </w:tcPr>
          <w:p w14:paraId="6D5E0845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769" w:type="dxa"/>
            <w:gridSpan w:val="3"/>
            <w:shd w:val="clear" w:color="auto" w:fill="auto"/>
          </w:tcPr>
          <w:p w14:paraId="6D5E0846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835A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="00835A44"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E440E"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6D5E0847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33" w:type="dxa"/>
            <w:shd w:val="clear" w:color="auto" w:fill="auto"/>
          </w:tcPr>
          <w:p w14:paraId="6D5E0848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="007E440E" w:rsidRPr="00B533F5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7E440E"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5D3A01" w:rsidRPr="00B533F5" w14:paraId="6D5E084B" w14:textId="77777777" w:rsidTr="009B4E91">
        <w:tc>
          <w:tcPr>
            <w:tcW w:w="8580" w:type="dxa"/>
            <w:gridSpan w:val="8"/>
            <w:shd w:val="clear" w:color="auto" w:fill="auto"/>
          </w:tcPr>
          <w:p w14:paraId="6D5E084A" w14:textId="77777777" w:rsidR="005D3A01" w:rsidRPr="00B533F5" w:rsidRDefault="005D3A01" w:rsidP="005D3A0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ความปลอดภัยในชีวิต</w:t>
            </w:r>
          </w:p>
        </w:tc>
      </w:tr>
      <w:tr w:rsidR="005D3A01" w:rsidRPr="00B533F5" w14:paraId="6D5E084F" w14:textId="77777777" w:rsidTr="009B4E91">
        <w:tc>
          <w:tcPr>
            <w:tcW w:w="1006" w:type="dxa"/>
            <w:gridSpan w:val="2"/>
            <w:shd w:val="clear" w:color="auto" w:fill="auto"/>
          </w:tcPr>
          <w:p w14:paraId="6D5E084C" w14:textId="77777777" w:rsidR="005D3A01" w:rsidRPr="00B533F5" w:rsidRDefault="005D3A01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29" w:type="dxa"/>
            <w:gridSpan w:val="2"/>
            <w:shd w:val="clear" w:color="auto" w:fill="auto"/>
          </w:tcPr>
          <w:p w14:paraId="6D5E084D" w14:textId="77777777" w:rsidR="005D3A01" w:rsidRPr="00B533F5" w:rsidRDefault="005D3A01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345" w:type="dxa"/>
            <w:gridSpan w:val="4"/>
            <w:shd w:val="clear" w:color="auto" w:fill="auto"/>
          </w:tcPr>
          <w:p w14:paraId="6D5E084E" w14:textId="77777777" w:rsidR="005D3A01" w:rsidRPr="00B533F5" w:rsidRDefault="005D3A01" w:rsidP="005D3A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EB631F" w:rsidRPr="00B533F5" w14:paraId="6D5E0854" w14:textId="77777777" w:rsidTr="009B4E91">
        <w:tc>
          <w:tcPr>
            <w:tcW w:w="827" w:type="dxa"/>
            <w:shd w:val="clear" w:color="auto" w:fill="auto"/>
          </w:tcPr>
          <w:p w14:paraId="6D5E0850" w14:textId="77777777" w:rsidR="00EB631F" w:rsidRPr="00B533F5" w:rsidRDefault="00EB631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041" w:type="dxa"/>
            <w:gridSpan w:val="4"/>
            <w:shd w:val="clear" w:color="auto" w:fill="auto"/>
          </w:tcPr>
          <w:p w14:paraId="6D5E0851" w14:textId="77777777" w:rsidR="00EB631F" w:rsidRPr="00B533F5" w:rsidRDefault="00EB631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79" w:type="dxa"/>
            <w:gridSpan w:val="2"/>
            <w:shd w:val="clear" w:color="auto" w:fill="auto"/>
          </w:tcPr>
          <w:p w14:paraId="6D5E0852" w14:textId="77777777" w:rsidR="00EB631F" w:rsidRPr="00B533F5" w:rsidRDefault="00EB631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</w:tc>
        <w:tc>
          <w:tcPr>
            <w:tcW w:w="1633" w:type="dxa"/>
            <w:shd w:val="clear" w:color="auto" w:fill="auto"/>
          </w:tcPr>
          <w:p w14:paraId="6D5E0853" w14:textId="77777777" w:rsidR="00EB631F" w:rsidRPr="00B533F5" w:rsidRDefault="00EB631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855" w14:textId="77777777" w:rsidR="00F00312" w:rsidRPr="00B533F5" w:rsidRDefault="00F00312" w:rsidP="00F00312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4500"/>
        <w:gridCol w:w="1170"/>
      </w:tblGrid>
      <w:tr w:rsidR="00F00312" w:rsidRPr="00B533F5" w14:paraId="6D5E0859" w14:textId="77777777" w:rsidTr="00707F61">
        <w:tc>
          <w:tcPr>
            <w:tcW w:w="2898" w:type="dxa"/>
            <w:gridSpan w:val="2"/>
          </w:tcPr>
          <w:p w14:paraId="6D5E0856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500" w:type="dxa"/>
          </w:tcPr>
          <w:p w14:paraId="6D5E0857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70" w:type="dxa"/>
          </w:tcPr>
          <w:p w14:paraId="6D5E0858" w14:textId="77777777" w:rsidR="00F00312" w:rsidRPr="00B533F5" w:rsidRDefault="00F00312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F526C5" w:rsidRPr="00B533F5" w14:paraId="6D5E085F" w14:textId="77777777" w:rsidTr="00707F61">
        <w:tc>
          <w:tcPr>
            <w:tcW w:w="648" w:type="dxa"/>
          </w:tcPr>
          <w:p w14:paraId="6D5E085A" w14:textId="77777777" w:rsidR="00F526C5" w:rsidRPr="00B533F5" w:rsidRDefault="00F526C5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50" w:type="dxa"/>
          </w:tcPr>
          <w:p w14:paraId="6D5E085B" w14:textId="77777777" w:rsidR="00F526C5" w:rsidRPr="00B533F5" w:rsidRDefault="00F526C5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ระบบแห่งชีวิต</w:t>
            </w:r>
          </w:p>
        </w:tc>
        <w:tc>
          <w:tcPr>
            <w:tcW w:w="4500" w:type="dxa"/>
          </w:tcPr>
          <w:p w14:paraId="6D5E085C" w14:textId="77777777" w:rsidR="00F526C5" w:rsidRPr="00B533F5" w:rsidRDefault="00F526C5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.อธิบายการทำงานและกระบวนการสร้างเสริมและดำรงประสิทธิภาพการทำงานของระบบหายใจ ระบบไหลเวียนโลหิต </w:t>
            </w:r>
            <w:proofErr w:type="gramStart"/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( พ</w:t>
            </w:r>
            <w:proofErr w:type="gramEnd"/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.1 ม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6D5E085D" w14:textId="77777777" w:rsidR="00F526C5" w:rsidRPr="00B533F5" w:rsidRDefault="00F526C5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.อธิบายการทำงานและกระบวนการสร้างเสริมและดำรงประสิทธิภาพการทำงานของระบบระบบย่อยอาหาร และระบบขับถ่ายปัสสาวะ</w:t>
            </w:r>
          </w:p>
        </w:tc>
        <w:tc>
          <w:tcPr>
            <w:tcW w:w="1170" w:type="dxa"/>
          </w:tcPr>
          <w:p w14:paraId="6D5E085E" w14:textId="77777777" w:rsidR="00F526C5" w:rsidRPr="00B533F5" w:rsidRDefault="00F526C5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F526C5" w:rsidRPr="00B533F5" w14:paraId="6D5E0864" w14:textId="77777777" w:rsidTr="00707F61">
        <w:tc>
          <w:tcPr>
            <w:tcW w:w="648" w:type="dxa"/>
          </w:tcPr>
          <w:p w14:paraId="6D5E0860" w14:textId="77777777" w:rsidR="00F526C5" w:rsidRPr="00B533F5" w:rsidRDefault="00F526C5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14:paraId="6D5E0861" w14:textId="77777777" w:rsidR="00F526C5" w:rsidRPr="00B533F5" w:rsidRDefault="00F526C5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วางแผนดีชีวีมีสุข</w:t>
            </w:r>
          </w:p>
        </w:tc>
        <w:tc>
          <w:tcPr>
            <w:tcW w:w="4500" w:type="dxa"/>
          </w:tcPr>
          <w:p w14:paraId="6D5E0862" w14:textId="77777777" w:rsidR="00F526C5" w:rsidRPr="00B533F5" w:rsidRDefault="00F526C5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อธิบายการวางแผนดูแลสุขภาพของบุคคลในครอบครัว วัยเด็ก วัยรุ่น วัยผู้ใหญ่และวัยสูงอายุ</w:t>
            </w:r>
          </w:p>
        </w:tc>
        <w:tc>
          <w:tcPr>
            <w:tcW w:w="1170" w:type="dxa"/>
          </w:tcPr>
          <w:p w14:paraId="6D5E0863" w14:textId="77777777" w:rsidR="00F526C5" w:rsidRPr="00B533F5" w:rsidRDefault="00F526C5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F526C5" w:rsidRPr="00B533F5" w14:paraId="6D5E086A" w14:textId="77777777" w:rsidTr="00707F61">
        <w:tc>
          <w:tcPr>
            <w:tcW w:w="648" w:type="dxa"/>
          </w:tcPr>
          <w:p w14:paraId="6D5E0865" w14:textId="77777777" w:rsidR="00F526C5" w:rsidRPr="00B533F5" w:rsidRDefault="00F526C5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14:paraId="6D5E0866" w14:textId="77777777" w:rsidR="00F526C5" w:rsidRPr="00B533F5" w:rsidRDefault="00F526C5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เพศกับวัฒนธรรมไทย</w:t>
            </w:r>
          </w:p>
        </w:tc>
        <w:tc>
          <w:tcPr>
            <w:tcW w:w="4500" w:type="dxa"/>
          </w:tcPr>
          <w:p w14:paraId="6D5E0867" w14:textId="77777777" w:rsidR="00F526C5" w:rsidRPr="00B533F5" w:rsidRDefault="00F526C5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.วิเคราะห์อิทธิพลของครอบครัว เพื่อน สังคม และวัฒนธรรมที่มีผลต่อพฤติกรรมทางเพศ</w:t>
            </w:r>
          </w:p>
          <w:p w14:paraId="6D5E0868" w14:textId="77777777" w:rsidR="00F526C5" w:rsidRPr="00B533F5" w:rsidRDefault="00F526C5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.เลือกใช้ทักษะที่เหมาะสมในการป้องกัน ลดความขัดแย้งละแก้ปัญหาเรื่องเพศและครอบครัว</w:t>
            </w:r>
          </w:p>
        </w:tc>
        <w:tc>
          <w:tcPr>
            <w:tcW w:w="1170" w:type="dxa"/>
          </w:tcPr>
          <w:p w14:paraId="6D5E0869" w14:textId="77777777" w:rsidR="00F526C5" w:rsidRPr="00B533F5" w:rsidRDefault="00F526C5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F526C5" w:rsidRPr="00B533F5" w14:paraId="6D5E0871" w14:textId="77777777" w:rsidTr="00707F61">
        <w:tc>
          <w:tcPr>
            <w:tcW w:w="648" w:type="dxa"/>
          </w:tcPr>
          <w:p w14:paraId="6D5E086B" w14:textId="77777777" w:rsidR="00F526C5" w:rsidRPr="00B533F5" w:rsidRDefault="00F526C5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6D5E086C" w14:textId="77777777" w:rsidR="00F526C5" w:rsidRPr="00B533F5" w:rsidRDefault="00F526C5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รู้จักสิทธิ</w:t>
            </w:r>
          </w:p>
        </w:tc>
        <w:tc>
          <w:tcPr>
            <w:tcW w:w="4500" w:type="dxa"/>
          </w:tcPr>
          <w:p w14:paraId="6D5E086D" w14:textId="77777777" w:rsidR="00F526C5" w:rsidRPr="00B533F5" w:rsidRDefault="00F526C5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.ระบุแนวทางการปฏิบัติตนตามสิทธิผู้บริโภค</w:t>
            </w:r>
          </w:p>
          <w:p w14:paraId="6D5E086E" w14:textId="77777777" w:rsidR="00F526C5" w:rsidRPr="00B533F5" w:rsidRDefault="00F526C5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.อธิบายข้อควรปฏิบัติสำหรับผู้บริโภคในการซื้อสินค้าหรือบริการ </w:t>
            </w:r>
          </w:p>
          <w:p w14:paraId="6D5E086F" w14:textId="77777777" w:rsidR="00F526C5" w:rsidRPr="00B533F5" w:rsidRDefault="00F526C5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.อธิบายความหมายและความสำคัญของสื่อโฆษณาเกี่ยวกับสุขภาพ </w:t>
            </w:r>
          </w:p>
        </w:tc>
        <w:tc>
          <w:tcPr>
            <w:tcW w:w="1170" w:type="dxa"/>
          </w:tcPr>
          <w:p w14:paraId="6D5E0870" w14:textId="77777777" w:rsidR="00F526C5" w:rsidRPr="00B533F5" w:rsidRDefault="00F526C5" w:rsidP="00707F61">
            <w:pPr>
              <w:tabs>
                <w:tab w:val="left" w:pos="420"/>
                <w:tab w:val="center" w:pos="522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F526C5" w:rsidRPr="00B533F5" w14:paraId="6D5E0877" w14:textId="77777777" w:rsidTr="00707F61">
        <w:tc>
          <w:tcPr>
            <w:tcW w:w="648" w:type="dxa"/>
          </w:tcPr>
          <w:p w14:paraId="6D5E0872" w14:textId="77777777" w:rsidR="00F526C5" w:rsidRPr="00B533F5" w:rsidRDefault="00F526C5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6D5E0873" w14:textId="77777777" w:rsidR="00F526C5" w:rsidRPr="00B533F5" w:rsidRDefault="00F526C5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รู้ทันสื่อ</w:t>
            </w:r>
          </w:p>
        </w:tc>
        <w:tc>
          <w:tcPr>
            <w:tcW w:w="4500" w:type="dxa"/>
          </w:tcPr>
          <w:p w14:paraId="6D5E0874" w14:textId="77777777" w:rsidR="00F526C5" w:rsidRPr="00B533F5" w:rsidRDefault="00F526C5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วิเคราะห์อิทธิพลของสื่อโฆษณาเกี่ยวกับสุขภาพ </w:t>
            </w:r>
          </w:p>
          <w:p w14:paraId="6D5E0875" w14:textId="77777777" w:rsidR="00F526C5" w:rsidRPr="00B533F5" w:rsidRDefault="00F526C5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.เสนอแนะแนวทางป้องกันอันตรายจากสื่อโฆษณาเพื่อการบริโภค </w:t>
            </w:r>
          </w:p>
        </w:tc>
        <w:tc>
          <w:tcPr>
            <w:tcW w:w="1170" w:type="dxa"/>
          </w:tcPr>
          <w:p w14:paraId="6D5E0876" w14:textId="77777777" w:rsidR="00F526C5" w:rsidRPr="00B533F5" w:rsidRDefault="00F526C5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F526C5" w:rsidRPr="00B533F5" w14:paraId="6D5E087B" w14:textId="77777777" w:rsidTr="00707F61">
        <w:tc>
          <w:tcPr>
            <w:tcW w:w="2898" w:type="dxa"/>
            <w:gridSpan w:val="2"/>
          </w:tcPr>
          <w:p w14:paraId="6D5E0878" w14:textId="77777777" w:rsidR="00F526C5" w:rsidRPr="00B533F5" w:rsidRDefault="00F526C5" w:rsidP="005519B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4500" w:type="dxa"/>
          </w:tcPr>
          <w:p w14:paraId="6D5E0879" w14:textId="77777777" w:rsidR="00F526C5" w:rsidRPr="00B533F5" w:rsidRDefault="00F526C5" w:rsidP="005519B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1170" w:type="dxa"/>
          </w:tcPr>
          <w:p w14:paraId="6D5E087A" w14:textId="77777777" w:rsidR="00F526C5" w:rsidRPr="00B533F5" w:rsidRDefault="00F526C5" w:rsidP="005519B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</w:t>
            </w:r>
          </w:p>
        </w:tc>
      </w:tr>
    </w:tbl>
    <w:p w14:paraId="6D5E087C" w14:textId="77777777" w:rsidR="00F00312" w:rsidRPr="00B533F5" w:rsidRDefault="00F00312" w:rsidP="00F00312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7D" w14:textId="77777777" w:rsidR="00F00312" w:rsidRPr="00B533F5" w:rsidRDefault="00F00312" w:rsidP="00F00312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7E" w14:textId="77777777" w:rsidR="00B202BE" w:rsidRPr="00B533F5" w:rsidRDefault="00B202BE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7F" w14:textId="77777777" w:rsidR="000D4C76" w:rsidRDefault="000D4C76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80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81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82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83" w14:textId="77777777" w:rsidR="00CC47B8" w:rsidRDefault="00CC47B8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84" w14:textId="77777777" w:rsidR="005D3A01" w:rsidRPr="00B533F5" w:rsidRDefault="005D3A01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259"/>
        <w:gridCol w:w="193"/>
        <w:gridCol w:w="104"/>
        <w:gridCol w:w="846"/>
        <w:gridCol w:w="3039"/>
        <w:gridCol w:w="625"/>
        <w:gridCol w:w="87"/>
        <w:gridCol w:w="476"/>
        <w:gridCol w:w="506"/>
        <w:gridCol w:w="1616"/>
      </w:tblGrid>
      <w:tr w:rsidR="00B202BE" w:rsidRPr="00B533F5" w14:paraId="6D5E0888" w14:textId="77777777" w:rsidTr="005D3A01">
        <w:tc>
          <w:tcPr>
            <w:tcW w:w="2229" w:type="dxa"/>
            <w:gridSpan w:val="5"/>
            <w:shd w:val="clear" w:color="auto" w:fill="auto"/>
          </w:tcPr>
          <w:p w14:paraId="6D5E0885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27" w:type="dxa"/>
            <w:gridSpan w:val="4"/>
            <w:shd w:val="clear" w:color="auto" w:fill="auto"/>
          </w:tcPr>
          <w:p w14:paraId="6D5E0886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122" w:type="dxa"/>
            <w:gridSpan w:val="2"/>
            <w:shd w:val="clear" w:color="auto" w:fill="auto"/>
          </w:tcPr>
          <w:p w14:paraId="6D5E0887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202BE" w:rsidRPr="00B533F5" w14:paraId="6D5E088D" w14:textId="77777777" w:rsidTr="005D3A01">
        <w:tc>
          <w:tcPr>
            <w:tcW w:w="1279" w:type="dxa"/>
            <w:gridSpan w:val="3"/>
            <w:shd w:val="clear" w:color="auto" w:fill="auto"/>
          </w:tcPr>
          <w:p w14:paraId="6D5E0889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701" w:type="dxa"/>
            <w:gridSpan w:val="5"/>
            <w:shd w:val="clear" w:color="auto" w:fill="auto"/>
          </w:tcPr>
          <w:p w14:paraId="6D5E088A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835A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6D5E088B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16" w:type="dxa"/>
            <w:shd w:val="clear" w:color="auto" w:fill="auto"/>
          </w:tcPr>
          <w:p w14:paraId="6D5E088C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32102</w:t>
            </w:r>
          </w:p>
        </w:tc>
      </w:tr>
      <w:tr w:rsidR="005D3A01" w:rsidRPr="00B533F5" w14:paraId="6D5E088F" w14:textId="77777777" w:rsidTr="00B117D8">
        <w:tc>
          <w:tcPr>
            <w:tcW w:w="8578" w:type="dxa"/>
            <w:gridSpan w:val="11"/>
            <w:shd w:val="clear" w:color="auto" w:fill="auto"/>
          </w:tcPr>
          <w:p w14:paraId="6D5E088E" w14:textId="77777777" w:rsidR="005D3A01" w:rsidRPr="00B533F5" w:rsidRDefault="005D3A01" w:rsidP="00DC302B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การสร้างเสริมสุขภาพ สมรรถภาพและการป้องกันโรค</w:t>
            </w:r>
          </w:p>
        </w:tc>
      </w:tr>
      <w:tr w:rsidR="005D3A01" w:rsidRPr="00B533F5" w14:paraId="6D5E0893" w14:textId="77777777" w:rsidTr="00B117D8">
        <w:tc>
          <w:tcPr>
            <w:tcW w:w="1086" w:type="dxa"/>
            <w:gridSpan w:val="2"/>
            <w:shd w:val="clear" w:color="auto" w:fill="auto"/>
          </w:tcPr>
          <w:p w14:paraId="6D5E0890" w14:textId="77777777" w:rsidR="005D3A01" w:rsidRPr="00B533F5" w:rsidRDefault="005D3A01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182" w:type="dxa"/>
            <w:gridSpan w:val="4"/>
            <w:shd w:val="clear" w:color="auto" w:fill="auto"/>
          </w:tcPr>
          <w:p w14:paraId="6D5E0891" w14:textId="77777777" w:rsidR="005D3A01" w:rsidRPr="00B533F5" w:rsidRDefault="005D3A01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310" w:type="dxa"/>
            <w:gridSpan w:val="5"/>
            <w:shd w:val="clear" w:color="auto" w:fill="auto"/>
          </w:tcPr>
          <w:p w14:paraId="6D5E0892" w14:textId="77777777" w:rsidR="005D3A01" w:rsidRPr="00B533F5" w:rsidRDefault="005D3A01" w:rsidP="005D3A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ระดับชั้นมัธยมศึกษาปีที่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B202BE" w:rsidRPr="00B533F5" w14:paraId="6D5E0899" w14:textId="77777777" w:rsidTr="005D3A01">
        <w:tc>
          <w:tcPr>
            <w:tcW w:w="827" w:type="dxa"/>
            <w:shd w:val="clear" w:color="auto" w:fill="auto"/>
          </w:tcPr>
          <w:p w14:paraId="6D5E0894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56" w:type="dxa"/>
            <w:gridSpan w:val="3"/>
            <w:shd w:val="clear" w:color="auto" w:fill="auto"/>
          </w:tcPr>
          <w:p w14:paraId="6D5E0895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510" w:type="dxa"/>
            <w:gridSpan w:val="3"/>
            <w:shd w:val="clear" w:color="auto" w:fill="auto"/>
          </w:tcPr>
          <w:p w14:paraId="6D5E0896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69" w:type="dxa"/>
            <w:gridSpan w:val="3"/>
            <w:shd w:val="clear" w:color="auto" w:fill="auto"/>
          </w:tcPr>
          <w:p w14:paraId="6D5E0897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   1</w:t>
            </w:r>
          </w:p>
        </w:tc>
        <w:tc>
          <w:tcPr>
            <w:tcW w:w="1616" w:type="dxa"/>
            <w:shd w:val="clear" w:color="auto" w:fill="auto"/>
          </w:tcPr>
          <w:p w14:paraId="6D5E0898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89A" w14:textId="77777777" w:rsidR="005D3A01" w:rsidRDefault="005D3A01" w:rsidP="00EC360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9B" w14:textId="77777777" w:rsidR="00EC3607" w:rsidRPr="00B533F5" w:rsidRDefault="00EC3607" w:rsidP="00F95B4F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ศึกษา วิเคราะห์ สถานการณ์และแนวโน้มการเจ็บป่วยและการตายของคนไทย บทบาทและความรับผิดชอบของบุคคลที่มีต่อการสร้างเสริมสุขภาพและการป้องกันโรคในชุมชน พฤติกรรมเสี่ยงต่อการเกิดอุบัติเหตุ การวางแผนและกำหนดแนวทางลดอุบัติเหตุ การสร้างเสริมความปลอดภัยในการป้องกันอุบัติเหตุในชุมชน และสภาพปัญหาการแพร่ระบาดของสารเสพติด ประเภทและชนิดของสารเสพติดให้โทษที่แพร่ระบาดในปัจจุบัน วิธีสังเกตอาการของผู้ใช้สารเสพติด สาเหตุของการติดสารเสพติดให้โทษ การบำบัดรักษาและการฟื้นฟูสมรรถภาพผู้ติดยาเสพติด ปัจจัยที่มีผลต่อความรุนแรงของคนไทย สาเหตุของการใช้ความรุนแรงทักษะการแก้ปัญหาเพื่อป้องกันการนำไปสู่ความรุนแรงในครอบครัวและสังคม การปฏิบัติการช่วยฟื้นคืนชีพหัวใจหยุดเต้น หลักการปฐมพยาบาลการเคลื่อนย้ายผู้ป่วย และการสร้างเสริมสมรรถภาพทางกาย</w:t>
      </w:r>
    </w:p>
    <w:p w14:paraId="6D5E089C" w14:textId="77777777" w:rsidR="005D3A01" w:rsidRPr="00D52404" w:rsidRDefault="00EC3607" w:rsidP="009B4E91">
      <w:pPr>
        <w:ind w:firstLine="720"/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โดยใช้กระบวนการคิด กระบวนการเรียนรู้แบบร่วมมือ กระบวนการสืบค้นข้อมูล </w:t>
      </w:r>
      <w:r w:rsidR="00F95B4F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B533F5">
        <w:rPr>
          <w:rFonts w:ascii="TH SarabunIT๙" w:hAnsi="TH SarabunIT๙" w:cs="TH SarabunIT๙"/>
          <w:sz w:val="32"/>
          <w:szCs w:val="32"/>
          <w:cs/>
        </w:rPr>
        <w:t>ระบวนการปฏิบัติและกระบวนการกลุ่มเพื่อให้เกิดความรู้ความเข้าใจ นำหลักการ แนวคิดไปปรับปรุง ปฏิบัติในการดูแลรักษาและพัฒนาคุณภาพชีวิตของตนเองและครอบครัว มีคุณธรรม จริยธรรม และมีคุณลักษณะอันพึงประสงค์ในด้านความรัก ชาติ ศาสน์ กษัตริย์  ซื่อสัตย์สุจริต มีวินัย ใฝ่เรียนรู้ มุ่งมั่นในการทำงาน มีจิตสาธารณะรักความเป็นไทย</w:t>
      </w:r>
      <w:r w:rsidR="005D3A01" w:rsidRPr="00D52404"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t>และ</w:t>
      </w:r>
      <w:r w:rsidR="005D3A0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6D5E089D" w14:textId="77777777" w:rsidR="00EC3607" w:rsidRPr="00B533F5" w:rsidRDefault="00EC3607" w:rsidP="00EC3607">
      <w:pPr>
        <w:rPr>
          <w:rFonts w:ascii="TH SarabunIT๙" w:hAnsi="TH SarabunIT๙" w:cs="TH SarabunIT๙"/>
          <w:sz w:val="32"/>
          <w:szCs w:val="32"/>
          <w:cs/>
        </w:rPr>
      </w:pPr>
    </w:p>
    <w:p w14:paraId="6D5E089E" w14:textId="77777777" w:rsidR="00EC3607" w:rsidRPr="00B533F5" w:rsidRDefault="00B202BE" w:rsidP="00EC3607">
      <w:pPr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ab/>
      </w:r>
      <w:r w:rsidRPr="00B533F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6D5E089F" w14:textId="77777777" w:rsidR="00EC3607" w:rsidRPr="006A4192" w:rsidRDefault="00EC3607" w:rsidP="00EC3607">
      <w:pPr>
        <w:numPr>
          <w:ilvl w:val="0"/>
          <w:numId w:val="38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6A4192">
        <w:rPr>
          <w:rFonts w:ascii="TH SarabunIT๙" w:hAnsi="TH SarabunIT๙" w:cs="TH SarabunIT๙"/>
          <w:sz w:val="32"/>
          <w:szCs w:val="32"/>
          <w:cs/>
        </w:rPr>
        <w:t xml:space="preserve">อธิบายสาเหตุและเสนอแนะแนวทางป้องกันการเจ็บป่วยและการตายของคนไทย </w:t>
      </w:r>
      <w:r w:rsidR="006A4192">
        <w:rPr>
          <w:rFonts w:ascii="TH SarabunIT๙" w:hAnsi="TH SarabunIT๙" w:cs="TH SarabunIT๙"/>
          <w:sz w:val="32"/>
          <w:szCs w:val="32"/>
          <w:cs/>
        </w:rPr>
        <w:t xml:space="preserve">                            </w:t>
      </w:r>
      <w:r w:rsidRPr="006A4192">
        <w:rPr>
          <w:rFonts w:ascii="TH SarabunIT๙" w:hAnsi="TH SarabunIT๙" w:cs="TH SarabunIT๙"/>
          <w:sz w:val="32"/>
          <w:szCs w:val="32"/>
          <w:cs/>
        </w:rPr>
        <w:t>( พ</w:t>
      </w:r>
      <w:r w:rsidRPr="006A4192">
        <w:rPr>
          <w:rFonts w:ascii="TH SarabunIT๙" w:hAnsi="TH SarabunIT๙" w:cs="TH SarabunIT๙"/>
          <w:sz w:val="32"/>
          <w:szCs w:val="32"/>
        </w:rPr>
        <w:t>4</w:t>
      </w:r>
      <w:r w:rsidRPr="006A4192">
        <w:rPr>
          <w:rFonts w:ascii="TH SarabunIT๙" w:hAnsi="TH SarabunIT๙" w:cs="TH SarabunIT๙"/>
          <w:sz w:val="32"/>
          <w:szCs w:val="32"/>
          <w:cs/>
        </w:rPr>
        <w:t>.1 ม</w:t>
      </w:r>
      <w:r w:rsidRPr="006A4192">
        <w:rPr>
          <w:rFonts w:ascii="TH SarabunIT๙" w:hAnsi="TH SarabunIT๙" w:cs="TH SarabunIT๙"/>
          <w:sz w:val="32"/>
          <w:szCs w:val="32"/>
        </w:rPr>
        <w:t>4</w:t>
      </w:r>
      <w:r w:rsidRPr="006A4192">
        <w:rPr>
          <w:rFonts w:ascii="TH SarabunIT๙" w:hAnsi="TH SarabunIT๙" w:cs="TH SarabunIT๙"/>
          <w:sz w:val="32"/>
          <w:szCs w:val="32"/>
          <w:cs/>
        </w:rPr>
        <w:t>-</w:t>
      </w:r>
      <w:r w:rsidRPr="006A4192">
        <w:rPr>
          <w:rFonts w:ascii="TH SarabunIT๙" w:hAnsi="TH SarabunIT๙" w:cs="TH SarabunIT๙"/>
          <w:sz w:val="32"/>
          <w:szCs w:val="32"/>
        </w:rPr>
        <w:t>6</w:t>
      </w:r>
      <w:r w:rsidR="005519B2" w:rsidRPr="006A4192">
        <w:rPr>
          <w:rFonts w:ascii="TH SarabunIT๙" w:hAnsi="TH SarabunIT๙" w:cs="TH SarabunIT๙"/>
          <w:sz w:val="32"/>
          <w:szCs w:val="32"/>
          <w:cs/>
        </w:rPr>
        <w:t>/</w:t>
      </w:r>
      <w:r w:rsidRPr="006A4192">
        <w:rPr>
          <w:rFonts w:ascii="TH SarabunIT๙" w:hAnsi="TH SarabunIT๙" w:cs="TH SarabunIT๙"/>
          <w:sz w:val="32"/>
          <w:szCs w:val="32"/>
        </w:rPr>
        <w:t xml:space="preserve">1 </w:t>
      </w:r>
      <w:r w:rsidRPr="006A4192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A0" w14:textId="77777777" w:rsidR="00EC3607" w:rsidRPr="00B533F5" w:rsidRDefault="00EC3607" w:rsidP="00EC3607">
      <w:pPr>
        <w:numPr>
          <w:ilvl w:val="0"/>
          <w:numId w:val="38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วิเคราะห์บทบาทและความรับผิดชอบของบุคคลที่มีต่อการส่งเสริมสุขภาพและการป้องกันโรค</w:t>
      </w:r>
    </w:p>
    <w:p w14:paraId="6D5E08A1" w14:textId="77777777" w:rsidR="00EC3607" w:rsidRPr="00B533F5" w:rsidRDefault="00EC3607" w:rsidP="00EC3607">
      <w:pPr>
        <w:spacing w:line="380" w:lineRule="exact"/>
        <w:ind w:left="720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5519B2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A2" w14:textId="77777777" w:rsidR="00EC3607" w:rsidRPr="00B533F5" w:rsidRDefault="00EC3607" w:rsidP="00EC3607">
      <w:pPr>
        <w:numPr>
          <w:ilvl w:val="0"/>
          <w:numId w:val="38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อธิบายความหมาย สาเหตุและพฤติกรรมเสี่ยงของการเกิดอุบัติเหตุ แนวทางลดอุบัติเหตุ และมีส่วนร่วมในการสร้างเสริมความปลอดภัยในชุมชน ( พ</w:t>
      </w:r>
      <w:r w:rsidRPr="00B533F5">
        <w:rPr>
          <w:rFonts w:ascii="TH SarabunIT๙" w:hAnsi="TH SarabunIT๙" w:cs="TH SarabunIT๙"/>
          <w:sz w:val="32"/>
          <w:szCs w:val="32"/>
        </w:rPr>
        <w:t>5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5519B2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A3" w14:textId="77777777" w:rsidR="00EC3607" w:rsidRPr="00B533F5" w:rsidRDefault="00EC3607" w:rsidP="00EC3607">
      <w:pPr>
        <w:numPr>
          <w:ilvl w:val="0"/>
          <w:numId w:val="38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ปฏิบัติตนตามแนวทางเพื่อสร้างความปลอดภัยในชุมชน ( พ</w:t>
      </w:r>
      <w:r w:rsidRPr="00B533F5">
        <w:rPr>
          <w:rFonts w:ascii="TH SarabunIT๙" w:hAnsi="TH SarabunIT๙" w:cs="TH SarabunIT๙"/>
          <w:sz w:val="32"/>
          <w:szCs w:val="32"/>
        </w:rPr>
        <w:t>5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5519B2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5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A4" w14:textId="77777777" w:rsidR="00EC3607" w:rsidRPr="00B533F5" w:rsidRDefault="00EC3607" w:rsidP="00EC3607">
      <w:pPr>
        <w:numPr>
          <w:ilvl w:val="0"/>
          <w:numId w:val="38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อธิบายชนิดและลักษณะของสารเสพติด อาการของผู้ใช้สารเสพติด ตลอดจนการป้องกันบำบัดฟื้นฟูสมรรถภาพ และปฏิบัติตนเพื่อหลีกเลี่ยงพฤติกรรมเสี่ยงต่อการใช้สารเสพติด </w:t>
      </w:r>
    </w:p>
    <w:p w14:paraId="6D5E08A5" w14:textId="77777777" w:rsidR="00EC3607" w:rsidRPr="00B533F5" w:rsidRDefault="00EC3607" w:rsidP="00EC3607">
      <w:pPr>
        <w:spacing w:line="380" w:lineRule="exact"/>
        <w:ind w:left="720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r w:rsidRPr="00B533F5">
        <w:rPr>
          <w:rFonts w:ascii="TH SarabunIT๙" w:hAnsi="TH SarabunIT๙" w:cs="TH SarabunIT๙"/>
          <w:sz w:val="32"/>
          <w:szCs w:val="32"/>
        </w:rPr>
        <w:t>5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5519B2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6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8A6" w14:textId="77777777" w:rsidR="00EC3607" w:rsidRPr="00B533F5" w:rsidRDefault="00EC3607" w:rsidP="00EC3607">
      <w:pPr>
        <w:pStyle w:val="af3"/>
        <w:ind w:firstLine="360"/>
        <w:rPr>
          <w:rFonts w:ascii="TH SarabunIT๙" w:hAnsi="TH SarabunIT๙" w:cs="TH SarabunIT๙"/>
          <w:szCs w:val="32"/>
          <w:cs/>
        </w:rPr>
      </w:pPr>
      <w:r w:rsidRPr="00B533F5">
        <w:rPr>
          <w:rFonts w:ascii="TH SarabunIT๙" w:hAnsi="TH SarabunIT๙" w:cs="TH SarabunIT๙"/>
          <w:szCs w:val="32"/>
        </w:rPr>
        <w:t>6</w:t>
      </w:r>
      <w:r w:rsidRPr="00B533F5">
        <w:rPr>
          <w:rFonts w:ascii="TH SarabunIT๙" w:hAnsi="TH SarabunIT๙" w:cs="TH SarabunIT๙"/>
          <w:szCs w:val="32"/>
          <w:cs/>
        </w:rPr>
        <w:t xml:space="preserve">.   ระบุแนวทางการแก้ไขความรุนแรงในครอบครัวและสังคมได้ </w:t>
      </w:r>
      <w:proofErr w:type="gramStart"/>
      <w:r w:rsidRPr="00B533F5">
        <w:rPr>
          <w:rFonts w:ascii="TH SarabunIT๙" w:hAnsi="TH SarabunIT๙" w:cs="TH SarabunIT๙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Cs w:val="32"/>
        </w:rPr>
        <w:t>2</w:t>
      </w:r>
      <w:r w:rsidRPr="00B533F5">
        <w:rPr>
          <w:rFonts w:ascii="TH SarabunIT๙" w:hAnsi="TH SarabunIT๙" w:cs="TH SarabunIT๙"/>
          <w:szCs w:val="32"/>
          <w:cs/>
        </w:rPr>
        <w:t>.</w:t>
      </w:r>
      <w:r w:rsidRPr="00B533F5">
        <w:rPr>
          <w:rFonts w:ascii="TH SarabunIT๙" w:hAnsi="TH SarabunIT๙" w:cs="TH SarabunIT๙"/>
          <w:szCs w:val="32"/>
        </w:rPr>
        <w:t xml:space="preserve">1 </w:t>
      </w:r>
      <w:r w:rsidRPr="00B533F5">
        <w:rPr>
          <w:rFonts w:ascii="TH SarabunIT๙" w:hAnsi="TH SarabunIT๙" w:cs="TH SarabunIT๙"/>
          <w:szCs w:val="32"/>
          <w:cs/>
        </w:rPr>
        <w:t>ม.</w:t>
      </w:r>
      <w:r w:rsidRPr="00B533F5">
        <w:rPr>
          <w:rFonts w:ascii="TH SarabunIT๙" w:hAnsi="TH SarabunIT๙" w:cs="TH SarabunIT๙"/>
          <w:szCs w:val="32"/>
        </w:rPr>
        <w:t>4</w:t>
      </w:r>
      <w:r w:rsidRPr="00B533F5">
        <w:rPr>
          <w:rFonts w:ascii="TH SarabunIT๙" w:hAnsi="TH SarabunIT๙" w:cs="TH SarabunIT๙"/>
          <w:szCs w:val="32"/>
          <w:cs/>
        </w:rPr>
        <w:t>-</w:t>
      </w:r>
      <w:r w:rsidRPr="00B533F5">
        <w:rPr>
          <w:rFonts w:ascii="TH SarabunIT๙" w:hAnsi="TH SarabunIT๙" w:cs="TH SarabunIT๙"/>
          <w:szCs w:val="32"/>
        </w:rPr>
        <w:t>6</w:t>
      </w:r>
      <w:r w:rsidR="005519B2">
        <w:rPr>
          <w:rFonts w:ascii="TH SarabunIT๙" w:hAnsi="TH SarabunIT๙" w:cs="TH SarabunIT๙"/>
          <w:szCs w:val="32"/>
          <w:cs/>
        </w:rPr>
        <w:t>/</w:t>
      </w:r>
      <w:r w:rsidRPr="00B533F5">
        <w:rPr>
          <w:rFonts w:ascii="TH SarabunIT๙" w:hAnsi="TH SarabunIT๙" w:cs="TH SarabunIT๙"/>
          <w:szCs w:val="32"/>
        </w:rPr>
        <w:t xml:space="preserve">4 </w:t>
      </w:r>
      <w:r w:rsidRPr="00B533F5">
        <w:rPr>
          <w:rFonts w:ascii="TH SarabunIT๙" w:hAnsi="TH SarabunIT๙" w:cs="TH SarabunIT๙"/>
          <w:szCs w:val="32"/>
          <w:cs/>
        </w:rPr>
        <w:t>)</w:t>
      </w:r>
    </w:p>
    <w:p w14:paraId="6D5E08A7" w14:textId="77777777" w:rsidR="00EC3607" w:rsidRPr="00B533F5" w:rsidRDefault="00EC3607" w:rsidP="00EC3607">
      <w:pPr>
        <w:pStyle w:val="af3"/>
        <w:rPr>
          <w:rFonts w:ascii="TH SarabunIT๙" w:hAnsi="TH SarabunIT๙" w:cs="TH SarabunIT๙"/>
          <w:szCs w:val="32"/>
          <w:cs/>
        </w:rPr>
      </w:pPr>
      <w:r w:rsidRPr="00B533F5">
        <w:rPr>
          <w:rFonts w:ascii="TH SarabunIT๙" w:hAnsi="TH SarabunIT๙" w:cs="TH SarabunIT๙"/>
          <w:szCs w:val="32"/>
        </w:rPr>
        <w:t xml:space="preserve">     7</w:t>
      </w:r>
      <w:r w:rsidRPr="00B533F5">
        <w:rPr>
          <w:rFonts w:ascii="TH SarabunIT๙" w:hAnsi="TH SarabunIT๙" w:cs="TH SarabunIT๙"/>
          <w:szCs w:val="32"/>
          <w:cs/>
        </w:rPr>
        <w:t xml:space="preserve">.   อธิบายถึงหลักการช่วยฟื้นคืนชีพตามหลักการ </w:t>
      </w:r>
      <w:r w:rsidRPr="00B533F5">
        <w:rPr>
          <w:rFonts w:ascii="TH SarabunIT๙" w:hAnsi="TH SarabunIT๙" w:cs="TH SarabunIT๙"/>
          <w:szCs w:val="32"/>
        </w:rPr>
        <w:t xml:space="preserve">CRB </w:t>
      </w:r>
      <w:r w:rsidRPr="00B533F5">
        <w:rPr>
          <w:rFonts w:ascii="TH SarabunIT๙" w:hAnsi="TH SarabunIT๙" w:cs="TH SarabunIT๙"/>
          <w:szCs w:val="32"/>
          <w:cs/>
        </w:rPr>
        <w:t xml:space="preserve">ได้ถูกต้อง </w:t>
      </w:r>
      <w:proofErr w:type="gramStart"/>
      <w:r w:rsidRPr="00B533F5">
        <w:rPr>
          <w:rFonts w:ascii="TH SarabunIT๙" w:hAnsi="TH SarabunIT๙" w:cs="TH SarabunIT๙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Cs w:val="32"/>
        </w:rPr>
        <w:t>5</w:t>
      </w:r>
      <w:r w:rsidRPr="00B533F5">
        <w:rPr>
          <w:rFonts w:ascii="TH SarabunIT๙" w:hAnsi="TH SarabunIT๙" w:cs="TH SarabunIT๙"/>
          <w:szCs w:val="32"/>
          <w:cs/>
        </w:rPr>
        <w:t>.</w:t>
      </w:r>
      <w:r w:rsidRPr="00B533F5">
        <w:rPr>
          <w:rFonts w:ascii="TH SarabunIT๙" w:hAnsi="TH SarabunIT๙" w:cs="TH SarabunIT๙"/>
          <w:szCs w:val="32"/>
        </w:rPr>
        <w:t xml:space="preserve">1 </w:t>
      </w:r>
      <w:r w:rsidRPr="00B533F5">
        <w:rPr>
          <w:rFonts w:ascii="TH SarabunIT๙" w:hAnsi="TH SarabunIT๙" w:cs="TH SarabunIT๙"/>
          <w:szCs w:val="32"/>
          <w:cs/>
        </w:rPr>
        <w:t>ม.</w:t>
      </w:r>
      <w:r w:rsidRPr="00B533F5">
        <w:rPr>
          <w:rFonts w:ascii="TH SarabunIT๙" w:hAnsi="TH SarabunIT๙" w:cs="TH SarabunIT๙"/>
          <w:szCs w:val="32"/>
        </w:rPr>
        <w:t>4</w:t>
      </w:r>
      <w:r w:rsidRPr="00B533F5">
        <w:rPr>
          <w:rFonts w:ascii="TH SarabunIT๙" w:hAnsi="TH SarabunIT๙" w:cs="TH SarabunIT๙"/>
          <w:szCs w:val="32"/>
          <w:cs/>
        </w:rPr>
        <w:t>-</w:t>
      </w:r>
      <w:r w:rsidRPr="00B533F5">
        <w:rPr>
          <w:rFonts w:ascii="TH SarabunIT๙" w:hAnsi="TH SarabunIT๙" w:cs="TH SarabunIT๙"/>
          <w:szCs w:val="32"/>
        </w:rPr>
        <w:t>6</w:t>
      </w:r>
      <w:r w:rsidR="005519B2">
        <w:rPr>
          <w:rFonts w:ascii="TH SarabunIT๙" w:hAnsi="TH SarabunIT๙" w:cs="TH SarabunIT๙"/>
          <w:szCs w:val="32"/>
          <w:cs/>
        </w:rPr>
        <w:t>/</w:t>
      </w:r>
      <w:r w:rsidRPr="00B533F5">
        <w:rPr>
          <w:rFonts w:ascii="TH SarabunIT๙" w:hAnsi="TH SarabunIT๙" w:cs="TH SarabunIT๙"/>
          <w:szCs w:val="32"/>
        </w:rPr>
        <w:t xml:space="preserve">7 </w:t>
      </w:r>
      <w:r w:rsidRPr="00B533F5">
        <w:rPr>
          <w:rFonts w:ascii="TH SarabunIT๙" w:hAnsi="TH SarabunIT๙" w:cs="TH SarabunIT๙"/>
          <w:szCs w:val="32"/>
          <w:cs/>
        </w:rPr>
        <w:t>)</w:t>
      </w:r>
    </w:p>
    <w:p w14:paraId="6D5E08A8" w14:textId="77777777" w:rsidR="00EC3607" w:rsidRPr="00B533F5" w:rsidRDefault="00EC3607" w:rsidP="00EC3607">
      <w:pPr>
        <w:pStyle w:val="af3"/>
        <w:rPr>
          <w:rFonts w:ascii="TH SarabunIT๙" w:hAnsi="TH SarabunIT๙" w:cs="TH SarabunIT๙"/>
          <w:szCs w:val="32"/>
        </w:rPr>
      </w:pPr>
      <w:r w:rsidRPr="00B533F5">
        <w:rPr>
          <w:rFonts w:ascii="TH SarabunIT๙" w:hAnsi="TH SarabunIT๙" w:cs="TH SarabunIT๙"/>
          <w:szCs w:val="32"/>
        </w:rPr>
        <w:t xml:space="preserve">     8</w:t>
      </w:r>
      <w:r w:rsidRPr="00B533F5">
        <w:rPr>
          <w:rFonts w:ascii="TH SarabunIT๙" w:hAnsi="TH SarabunIT๙" w:cs="TH SarabunIT๙"/>
          <w:szCs w:val="32"/>
          <w:cs/>
        </w:rPr>
        <w:t xml:space="preserve">.   ปฏิบัติขั้นตอนการช่วยฟื้นคืนชีพผู้ป่วยหัวใจหยุดเต้นได้ถูกต้อง </w:t>
      </w:r>
      <w:proofErr w:type="gramStart"/>
      <w:r w:rsidRPr="00B533F5">
        <w:rPr>
          <w:rFonts w:ascii="TH SarabunIT๙" w:hAnsi="TH SarabunIT๙" w:cs="TH SarabunIT๙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Cs w:val="32"/>
        </w:rPr>
        <w:t>5</w:t>
      </w:r>
      <w:r w:rsidRPr="00B533F5">
        <w:rPr>
          <w:rFonts w:ascii="TH SarabunIT๙" w:hAnsi="TH SarabunIT๙" w:cs="TH SarabunIT๙"/>
          <w:szCs w:val="32"/>
          <w:cs/>
        </w:rPr>
        <w:t>.</w:t>
      </w:r>
      <w:r w:rsidRPr="00B533F5">
        <w:rPr>
          <w:rFonts w:ascii="TH SarabunIT๙" w:hAnsi="TH SarabunIT๙" w:cs="TH SarabunIT๙"/>
          <w:szCs w:val="32"/>
        </w:rPr>
        <w:t xml:space="preserve">1 </w:t>
      </w:r>
      <w:r w:rsidRPr="00B533F5">
        <w:rPr>
          <w:rFonts w:ascii="TH SarabunIT๙" w:hAnsi="TH SarabunIT๙" w:cs="TH SarabunIT๙"/>
          <w:szCs w:val="32"/>
          <w:cs/>
        </w:rPr>
        <w:t>ม.</w:t>
      </w:r>
      <w:r w:rsidRPr="00B533F5">
        <w:rPr>
          <w:rFonts w:ascii="TH SarabunIT๙" w:hAnsi="TH SarabunIT๙" w:cs="TH SarabunIT๙"/>
          <w:szCs w:val="32"/>
        </w:rPr>
        <w:t>4</w:t>
      </w:r>
      <w:r w:rsidRPr="00B533F5">
        <w:rPr>
          <w:rFonts w:ascii="TH SarabunIT๙" w:hAnsi="TH SarabunIT๙" w:cs="TH SarabunIT๙"/>
          <w:szCs w:val="32"/>
          <w:cs/>
        </w:rPr>
        <w:t>-</w:t>
      </w:r>
      <w:r w:rsidRPr="00B533F5">
        <w:rPr>
          <w:rFonts w:ascii="TH SarabunIT๙" w:hAnsi="TH SarabunIT๙" w:cs="TH SarabunIT๙"/>
          <w:szCs w:val="32"/>
        </w:rPr>
        <w:t>6</w:t>
      </w:r>
      <w:r w:rsidR="005519B2">
        <w:rPr>
          <w:rFonts w:ascii="TH SarabunIT๙" w:hAnsi="TH SarabunIT๙" w:cs="TH SarabunIT๙"/>
          <w:szCs w:val="32"/>
          <w:cs/>
        </w:rPr>
        <w:t>/</w:t>
      </w:r>
      <w:r w:rsidRPr="00B533F5">
        <w:rPr>
          <w:rFonts w:ascii="TH SarabunIT๙" w:hAnsi="TH SarabunIT๙" w:cs="TH SarabunIT๙"/>
          <w:szCs w:val="32"/>
        </w:rPr>
        <w:t xml:space="preserve">7 </w:t>
      </w:r>
      <w:r w:rsidRPr="00B533F5">
        <w:rPr>
          <w:rFonts w:ascii="TH SarabunIT๙" w:hAnsi="TH SarabunIT๙" w:cs="TH SarabunIT๙"/>
          <w:szCs w:val="32"/>
          <w:cs/>
        </w:rPr>
        <w:t>)</w:t>
      </w:r>
    </w:p>
    <w:p w14:paraId="6D5E08A9" w14:textId="77777777" w:rsidR="00EC3607" w:rsidRPr="00B533F5" w:rsidRDefault="00EC3607" w:rsidP="00EC3607">
      <w:pPr>
        <w:pStyle w:val="af3"/>
        <w:rPr>
          <w:rFonts w:ascii="TH SarabunIT๙" w:hAnsi="TH SarabunIT๙" w:cs="TH SarabunIT๙"/>
          <w:szCs w:val="32"/>
          <w:cs/>
        </w:rPr>
      </w:pPr>
      <w:r w:rsidRPr="00B533F5">
        <w:rPr>
          <w:rFonts w:ascii="TH SarabunIT๙" w:hAnsi="TH SarabunIT๙" w:cs="TH SarabunIT๙"/>
          <w:szCs w:val="32"/>
          <w:cs/>
        </w:rPr>
        <w:lastRenderedPageBreak/>
        <w:t xml:space="preserve">     </w:t>
      </w:r>
      <w:r w:rsidRPr="00B533F5">
        <w:rPr>
          <w:rFonts w:ascii="TH SarabunIT๙" w:hAnsi="TH SarabunIT๙" w:cs="TH SarabunIT๙"/>
          <w:szCs w:val="32"/>
        </w:rPr>
        <w:t>9</w:t>
      </w:r>
      <w:r w:rsidRPr="00B533F5">
        <w:rPr>
          <w:rFonts w:ascii="TH SarabunIT๙" w:hAnsi="TH SarabunIT๙" w:cs="TH SarabunIT๙"/>
          <w:szCs w:val="32"/>
          <w:cs/>
        </w:rPr>
        <w:t xml:space="preserve">.   อธิบายคุณค่าของการวางแผนสร้างเสริมสมรรถภาพ </w:t>
      </w:r>
      <w:proofErr w:type="gramStart"/>
      <w:r w:rsidRPr="00B533F5">
        <w:rPr>
          <w:rFonts w:ascii="TH SarabunIT๙" w:hAnsi="TH SarabunIT๙" w:cs="TH SarabunIT๙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Cs w:val="32"/>
        </w:rPr>
        <w:t>4</w:t>
      </w:r>
      <w:r w:rsidRPr="00B533F5">
        <w:rPr>
          <w:rFonts w:ascii="TH SarabunIT๙" w:hAnsi="TH SarabunIT๙" w:cs="TH SarabunIT๙"/>
          <w:szCs w:val="32"/>
          <w:cs/>
        </w:rPr>
        <w:t>.</w:t>
      </w:r>
      <w:r w:rsidRPr="00B533F5">
        <w:rPr>
          <w:rFonts w:ascii="TH SarabunIT๙" w:hAnsi="TH SarabunIT๙" w:cs="TH SarabunIT๙"/>
          <w:szCs w:val="32"/>
        </w:rPr>
        <w:t xml:space="preserve">1 </w:t>
      </w:r>
      <w:r w:rsidRPr="00B533F5">
        <w:rPr>
          <w:rFonts w:ascii="TH SarabunIT๙" w:hAnsi="TH SarabunIT๙" w:cs="TH SarabunIT๙"/>
          <w:szCs w:val="32"/>
          <w:cs/>
        </w:rPr>
        <w:t>ม.</w:t>
      </w:r>
      <w:r w:rsidRPr="00B533F5">
        <w:rPr>
          <w:rFonts w:ascii="TH SarabunIT๙" w:hAnsi="TH SarabunIT๙" w:cs="TH SarabunIT๙"/>
          <w:szCs w:val="32"/>
        </w:rPr>
        <w:t>4</w:t>
      </w:r>
      <w:r w:rsidRPr="00B533F5">
        <w:rPr>
          <w:rFonts w:ascii="TH SarabunIT๙" w:hAnsi="TH SarabunIT๙" w:cs="TH SarabunIT๙"/>
          <w:szCs w:val="32"/>
          <w:cs/>
        </w:rPr>
        <w:t>-</w:t>
      </w:r>
      <w:r w:rsidRPr="00B533F5">
        <w:rPr>
          <w:rFonts w:ascii="TH SarabunIT๙" w:hAnsi="TH SarabunIT๙" w:cs="TH SarabunIT๙"/>
          <w:szCs w:val="32"/>
        </w:rPr>
        <w:t>6</w:t>
      </w:r>
      <w:r w:rsidR="00623F57">
        <w:rPr>
          <w:rFonts w:ascii="TH SarabunIT๙" w:hAnsi="TH SarabunIT๙" w:cs="TH SarabunIT๙"/>
          <w:szCs w:val="32"/>
          <w:cs/>
        </w:rPr>
        <w:t>/</w:t>
      </w:r>
      <w:r w:rsidRPr="00B533F5">
        <w:rPr>
          <w:rFonts w:ascii="TH SarabunIT๙" w:hAnsi="TH SarabunIT๙" w:cs="TH SarabunIT๙"/>
          <w:szCs w:val="32"/>
        </w:rPr>
        <w:t xml:space="preserve">6 </w:t>
      </w:r>
      <w:r w:rsidRPr="00B533F5">
        <w:rPr>
          <w:rFonts w:ascii="TH SarabunIT๙" w:hAnsi="TH SarabunIT๙" w:cs="TH SarabunIT๙"/>
          <w:szCs w:val="32"/>
          <w:cs/>
        </w:rPr>
        <w:t>)</w:t>
      </w:r>
    </w:p>
    <w:p w14:paraId="6D5E08AA" w14:textId="77777777" w:rsidR="00EC3607" w:rsidRPr="00B533F5" w:rsidRDefault="00EC3607" w:rsidP="00EC3607">
      <w:pPr>
        <w:pStyle w:val="af3"/>
        <w:rPr>
          <w:rFonts w:ascii="TH SarabunIT๙" w:hAnsi="TH SarabunIT๙" w:cs="TH SarabunIT๙"/>
          <w:szCs w:val="32"/>
        </w:rPr>
      </w:pPr>
      <w:r w:rsidRPr="00B533F5">
        <w:rPr>
          <w:rFonts w:ascii="TH SarabunIT๙" w:hAnsi="TH SarabunIT๙" w:cs="TH SarabunIT๙"/>
          <w:szCs w:val="32"/>
        </w:rPr>
        <w:t xml:space="preserve">    10</w:t>
      </w:r>
      <w:r w:rsidRPr="00B533F5">
        <w:rPr>
          <w:rFonts w:ascii="TH SarabunIT๙" w:hAnsi="TH SarabunIT๙" w:cs="TH SarabunIT๙"/>
          <w:szCs w:val="32"/>
          <w:cs/>
        </w:rPr>
        <w:t xml:space="preserve">.   ปฏิบัติการทดสอบสมรรถภาพได้ถูกต้อง </w:t>
      </w:r>
      <w:proofErr w:type="gramStart"/>
      <w:r w:rsidRPr="00B533F5">
        <w:rPr>
          <w:rFonts w:ascii="TH SarabunIT๙" w:hAnsi="TH SarabunIT๙" w:cs="TH SarabunIT๙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Cs w:val="32"/>
        </w:rPr>
        <w:t>4</w:t>
      </w:r>
      <w:r w:rsidRPr="00B533F5">
        <w:rPr>
          <w:rFonts w:ascii="TH SarabunIT๙" w:hAnsi="TH SarabunIT๙" w:cs="TH SarabunIT๙"/>
          <w:szCs w:val="32"/>
          <w:cs/>
        </w:rPr>
        <w:t>.</w:t>
      </w:r>
      <w:r w:rsidRPr="00B533F5">
        <w:rPr>
          <w:rFonts w:ascii="TH SarabunIT๙" w:hAnsi="TH SarabunIT๙" w:cs="TH SarabunIT๙"/>
          <w:szCs w:val="32"/>
        </w:rPr>
        <w:t xml:space="preserve">1 </w:t>
      </w:r>
      <w:r w:rsidRPr="00B533F5">
        <w:rPr>
          <w:rFonts w:ascii="TH SarabunIT๙" w:hAnsi="TH SarabunIT๙" w:cs="TH SarabunIT๙"/>
          <w:szCs w:val="32"/>
          <w:cs/>
        </w:rPr>
        <w:t>ม.</w:t>
      </w:r>
      <w:r w:rsidRPr="00B533F5">
        <w:rPr>
          <w:rFonts w:ascii="TH SarabunIT๙" w:hAnsi="TH SarabunIT๙" w:cs="TH SarabunIT๙"/>
          <w:szCs w:val="32"/>
        </w:rPr>
        <w:t>4</w:t>
      </w:r>
      <w:r w:rsidRPr="00B533F5">
        <w:rPr>
          <w:rFonts w:ascii="TH SarabunIT๙" w:hAnsi="TH SarabunIT๙" w:cs="TH SarabunIT๙"/>
          <w:szCs w:val="32"/>
          <w:cs/>
        </w:rPr>
        <w:t>-</w:t>
      </w:r>
      <w:r w:rsidRPr="00B533F5">
        <w:rPr>
          <w:rFonts w:ascii="TH SarabunIT๙" w:hAnsi="TH SarabunIT๙" w:cs="TH SarabunIT๙"/>
          <w:szCs w:val="32"/>
        </w:rPr>
        <w:t>6</w:t>
      </w:r>
      <w:r w:rsidR="00623F57">
        <w:rPr>
          <w:rFonts w:ascii="TH SarabunIT๙" w:hAnsi="TH SarabunIT๙" w:cs="TH SarabunIT๙"/>
          <w:szCs w:val="32"/>
          <w:cs/>
        </w:rPr>
        <w:t>/</w:t>
      </w:r>
      <w:r w:rsidRPr="00B533F5">
        <w:rPr>
          <w:rFonts w:ascii="TH SarabunIT๙" w:hAnsi="TH SarabunIT๙" w:cs="TH SarabunIT๙"/>
          <w:szCs w:val="32"/>
        </w:rPr>
        <w:t xml:space="preserve">7 </w:t>
      </w:r>
      <w:r w:rsidRPr="00B533F5">
        <w:rPr>
          <w:rFonts w:ascii="TH SarabunIT๙" w:hAnsi="TH SarabunIT๙" w:cs="TH SarabunIT๙"/>
          <w:szCs w:val="32"/>
          <w:cs/>
        </w:rPr>
        <w:t>)</w:t>
      </w:r>
    </w:p>
    <w:p w14:paraId="6D5E08AB" w14:textId="77777777" w:rsidR="009B4E91" w:rsidRPr="006E6C53" w:rsidRDefault="009B4E91" w:rsidP="009B4E91">
      <w:pPr>
        <w:spacing w:line="380" w:lineRule="exac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มาตรฐาน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จาก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 จาก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 29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179"/>
        <w:gridCol w:w="180"/>
        <w:gridCol w:w="4049"/>
        <w:gridCol w:w="633"/>
        <w:gridCol w:w="87"/>
        <w:gridCol w:w="990"/>
        <w:gridCol w:w="1633"/>
      </w:tblGrid>
      <w:tr w:rsidR="00B202BE" w:rsidRPr="00B533F5" w14:paraId="6D5E08AD" w14:textId="77777777" w:rsidTr="00B117D8">
        <w:tc>
          <w:tcPr>
            <w:tcW w:w="8578" w:type="dxa"/>
            <w:gridSpan w:val="8"/>
            <w:shd w:val="clear" w:color="auto" w:fill="auto"/>
          </w:tcPr>
          <w:p w14:paraId="6D5E08AC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</w:tr>
      <w:tr w:rsidR="00B202BE" w:rsidRPr="00B533F5" w14:paraId="6D5E08B2" w14:textId="77777777" w:rsidTr="00B117D8">
        <w:tc>
          <w:tcPr>
            <w:tcW w:w="1186" w:type="dxa"/>
            <w:gridSpan w:val="3"/>
            <w:shd w:val="clear" w:color="auto" w:fill="auto"/>
          </w:tcPr>
          <w:p w14:paraId="6D5E08AE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769" w:type="dxa"/>
            <w:gridSpan w:val="3"/>
            <w:shd w:val="clear" w:color="auto" w:fill="auto"/>
          </w:tcPr>
          <w:p w14:paraId="6D5E08AF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835A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="00835A44"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13DD"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6D5E08B0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33" w:type="dxa"/>
            <w:shd w:val="clear" w:color="auto" w:fill="auto"/>
          </w:tcPr>
          <w:p w14:paraId="6D5E08B1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3210</w:t>
            </w:r>
            <w:r w:rsidR="006E13DD"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B117D8" w:rsidRPr="00B533F5" w14:paraId="6D5E08B4" w14:textId="77777777" w:rsidTr="00B117D8">
        <w:tc>
          <w:tcPr>
            <w:tcW w:w="8578" w:type="dxa"/>
            <w:gridSpan w:val="8"/>
            <w:shd w:val="clear" w:color="auto" w:fill="auto"/>
          </w:tcPr>
          <w:p w14:paraId="6D5E08B3" w14:textId="77777777" w:rsidR="00B117D8" w:rsidRPr="00B533F5" w:rsidRDefault="00B117D8" w:rsidP="00B117D8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การสร้างเสริมสุขภาพ สมรรถภาพและการป้องกันโรค</w:t>
            </w:r>
          </w:p>
        </w:tc>
      </w:tr>
      <w:tr w:rsidR="00B117D8" w:rsidRPr="00B533F5" w14:paraId="6D5E08B8" w14:textId="77777777" w:rsidTr="00B117D8">
        <w:tc>
          <w:tcPr>
            <w:tcW w:w="1006" w:type="dxa"/>
            <w:gridSpan w:val="2"/>
            <w:shd w:val="clear" w:color="auto" w:fill="auto"/>
          </w:tcPr>
          <w:p w14:paraId="6D5E08B5" w14:textId="77777777" w:rsidR="00B117D8" w:rsidRPr="00B533F5" w:rsidRDefault="00B117D8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29" w:type="dxa"/>
            <w:gridSpan w:val="2"/>
            <w:shd w:val="clear" w:color="auto" w:fill="auto"/>
          </w:tcPr>
          <w:p w14:paraId="6D5E08B6" w14:textId="77777777" w:rsidR="00B117D8" w:rsidRPr="00B533F5" w:rsidRDefault="00B117D8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343" w:type="dxa"/>
            <w:gridSpan w:val="4"/>
            <w:shd w:val="clear" w:color="auto" w:fill="auto"/>
          </w:tcPr>
          <w:p w14:paraId="6D5E08B7" w14:textId="77777777" w:rsidR="00B117D8" w:rsidRPr="00B533F5" w:rsidRDefault="00B117D8" w:rsidP="00B117D8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EB631F" w:rsidRPr="00B533F5" w14:paraId="6D5E08BD" w14:textId="77777777" w:rsidTr="005519B2">
        <w:tc>
          <w:tcPr>
            <w:tcW w:w="827" w:type="dxa"/>
            <w:shd w:val="clear" w:color="auto" w:fill="auto"/>
          </w:tcPr>
          <w:p w14:paraId="6D5E08B9" w14:textId="77777777" w:rsidR="00EB631F" w:rsidRPr="00B533F5" w:rsidRDefault="00EB631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041" w:type="dxa"/>
            <w:gridSpan w:val="4"/>
            <w:shd w:val="clear" w:color="auto" w:fill="auto"/>
          </w:tcPr>
          <w:p w14:paraId="6D5E08BA" w14:textId="77777777" w:rsidR="00EB631F" w:rsidRPr="00B533F5" w:rsidRDefault="00EB631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6D5E08BB" w14:textId="77777777" w:rsidR="00EB631F" w:rsidRPr="00B533F5" w:rsidRDefault="00EB631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</w:tc>
        <w:tc>
          <w:tcPr>
            <w:tcW w:w="1633" w:type="dxa"/>
            <w:shd w:val="clear" w:color="auto" w:fill="auto"/>
          </w:tcPr>
          <w:p w14:paraId="6D5E08BC" w14:textId="77777777" w:rsidR="00EB631F" w:rsidRPr="00B533F5" w:rsidRDefault="00EB631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8BE" w14:textId="77777777" w:rsidR="00B202BE" w:rsidRDefault="00B202BE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47"/>
        <w:gridCol w:w="2242"/>
        <w:gridCol w:w="4480"/>
        <w:gridCol w:w="1209"/>
      </w:tblGrid>
      <w:tr w:rsidR="00B202BE" w:rsidRPr="00B533F5" w14:paraId="6D5E08C2" w14:textId="77777777" w:rsidTr="00EE4B01">
        <w:tc>
          <w:tcPr>
            <w:tcW w:w="2889" w:type="dxa"/>
            <w:gridSpan w:val="2"/>
          </w:tcPr>
          <w:p w14:paraId="6D5E08BF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480" w:type="dxa"/>
          </w:tcPr>
          <w:p w14:paraId="6D5E08C0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09" w:type="dxa"/>
          </w:tcPr>
          <w:p w14:paraId="6D5E08C1" w14:textId="77777777" w:rsidR="00B202BE" w:rsidRPr="00B533F5" w:rsidRDefault="00B202BE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007221" w:rsidRPr="00B533F5" w14:paraId="6D5E08CA" w14:textId="77777777" w:rsidTr="00EE4B01">
        <w:tc>
          <w:tcPr>
            <w:tcW w:w="647" w:type="dxa"/>
          </w:tcPr>
          <w:p w14:paraId="6D5E08C3" w14:textId="77777777" w:rsidR="00007221" w:rsidRPr="00B533F5" w:rsidRDefault="00007221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42" w:type="dxa"/>
          </w:tcPr>
          <w:p w14:paraId="6D5E08C4" w14:textId="77777777" w:rsidR="00007221" w:rsidRPr="00B533F5" w:rsidRDefault="00007221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การพัฒนาสุขภาพ</w:t>
            </w:r>
          </w:p>
          <w:p w14:paraId="6D5E08C5" w14:textId="77777777" w:rsidR="00007221" w:rsidRPr="00B533F5" w:rsidRDefault="00007221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ในชุมชน</w:t>
            </w:r>
          </w:p>
        </w:tc>
        <w:tc>
          <w:tcPr>
            <w:tcW w:w="4480" w:type="dxa"/>
          </w:tcPr>
          <w:p w14:paraId="6D5E08C6" w14:textId="77777777" w:rsidR="00007221" w:rsidRPr="00B533F5" w:rsidRDefault="00007221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.อธิบายสาเหตุและเสนอแนะแนวทาง</w:t>
            </w:r>
          </w:p>
          <w:p w14:paraId="6D5E08C7" w14:textId="77777777" w:rsidR="00007221" w:rsidRPr="00B533F5" w:rsidRDefault="00007221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ป้องกันการเจ็บป่วยและการตายของคนไทย </w:t>
            </w:r>
          </w:p>
          <w:p w14:paraId="6D5E08C8" w14:textId="77777777" w:rsidR="00007221" w:rsidRPr="00B533F5" w:rsidRDefault="00007221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.วิเคราะห์บทบาทและความรับผิดชอบของบุคคลที่มีต่อการส่งเสริมสุขภาพและการป้องกันโรค</w:t>
            </w:r>
          </w:p>
        </w:tc>
        <w:tc>
          <w:tcPr>
            <w:tcW w:w="1209" w:type="dxa"/>
          </w:tcPr>
          <w:p w14:paraId="6D5E08C9" w14:textId="77777777" w:rsidR="00007221" w:rsidRPr="00B533F5" w:rsidRDefault="00007221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007221" w:rsidRPr="00B533F5" w14:paraId="6D5E08D0" w14:textId="77777777" w:rsidTr="00EE4B01">
        <w:tc>
          <w:tcPr>
            <w:tcW w:w="647" w:type="dxa"/>
          </w:tcPr>
          <w:p w14:paraId="6D5E08CB" w14:textId="77777777" w:rsidR="00007221" w:rsidRPr="00B533F5" w:rsidRDefault="00007221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42" w:type="dxa"/>
          </w:tcPr>
          <w:p w14:paraId="6D5E08CC" w14:textId="77777777" w:rsidR="00007221" w:rsidRPr="00B533F5" w:rsidRDefault="00007221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การสร้างเสริมความปลอดภัยในชุมชน</w:t>
            </w:r>
          </w:p>
        </w:tc>
        <w:tc>
          <w:tcPr>
            <w:tcW w:w="4480" w:type="dxa"/>
          </w:tcPr>
          <w:p w14:paraId="6D5E08CD" w14:textId="77777777" w:rsidR="00007221" w:rsidRPr="00B533F5" w:rsidRDefault="00007221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.อธิบายความหมาย สาเหตุและพฤติกรรมเสี่ยงของการเกิดอุบัติเหตุ แนวทางลดอุบัติเหตุ และมีส่วนร่วมในการสร้างเสริมความปลอดภัยในชุมชน </w:t>
            </w:r>
          </w:p>
          <w:p w14:paraId="6D5E08CE" w14:textId="77777777" w:rsidR="00007221" w:rsidRPr="00B533F5" w:rsidRDefault="00007221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.ปฏิบัติตนตามแนวทางเพื่อสร้างความปลอดภัยในชุมชน </w:t>
            </w:r>
          </w:p>
        </w:tc>
        <w:tc>
          <w:tcPr>
            <w:tcW w:w="1209" w:type="dxa"/>
          </w:tcPr>
          <w:p w14:paraId="6D5E08CF" w14:textId="77777777" w:rsidR="00007221" w:rsidRPr="00B533F5" w:rsidRDefault="00007221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007221" w:rsidRPr="00B533F5" w14:paraId="6D5E08D5" w14:textId="77777777" w:rsidTr="00EE4B01">
        <w:tc>
          <w:tcPr>
            <w:tcW w:w="647" w:type="dxa"/>
          </w:tcPr>
          <w:p w14:paraId="6D5E08D1" w14:textId="77777777" w:rsidR="00007221" w:rsidRPr="00B533F5" w:rsidRDefault="00007221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42" w:type="dxa"/>
          </w:tcPr>
          <w:p w14:paraId="6D5E08D2" w14:textId="77777777" w:rsidR="00007221" w:rsidRPr="00B533F5" w:rsidRDefault="00007221" w:rsidP="00707F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สารเสพติด</w:t>
            </w:r>
          </w:p>
        </w:tc>
        <w:tc>
          <w:tcPr>
            <w:tcW w:w="4480" w:type="dxa"/>
          </w:tcPr>
          <w:p w14:paraId="6D5E08D3" w14:textId="77777777" w:rsidR="00007221" w:rsidRPr="00B533F5" w:rsidRDefault="00007221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.อธิบายชนิดและลักษณะของสารเสพติด อาการของผู้ใช้สารเสพติด ตลอดจนการป้องกันบำบัดฟื้นฟูสมรรถภาพ และปฏิบัติตนเพื่อหลีกเลี่ยงพฤติกรรมเสี่ยงต่อการใช้สารเสพติด </w:t>
            </w:r>
          </w:p>
        </w:tc>
        <w:tc>
          <w:tcPr>
            <w:tcW w:w="1209" w:type="dxa"/>
          </w:tcPr>
          <w:p w14:paraId="6D5E08D4" w14:textId="77777777" w:rsidR="00007221" w:rsidRPr="00B533F5" w:rsidRDefault="00007221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007221" w:rsidRPr="00B533F5" w14:paraId="6D5E08DA" w14:textId="77777777" w:rsidTr="00EE4B01">
        <w:tc>
          <w:tcPr>
            <w:tcW w:w="647" w:type="dxa"/>
          </w:tcPr>
          <w:p w14:paraId="6D5E08D6" w14:textId="77777777" w:rsidR="00007221" w:rsidRPr="00B533F5" w:rsidRDefault="00007221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42" w:type="dxa"/>
          </w:tcPr>
          <w:p w14:paraId="6D5E08D7" w14:textId="77777777" w:rsidR="00007221" w:rsidRPr="00B533F5" w:rsidRDefault="00007221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หลีกเลี่ยงความรุนแรง</w:t>
            </w:r>
          </w:p>
        </w:tc>
        <w:tc>
          <w:tcPr>
            <w:tcW w:w="4480" w:type="dxa"/>
          </w:tcPr>
          <w:p w14:paraId="6D5E08D8" w14:textId="77777777" w:rsidR="00007221" w:rsidRPr="00B533F5" w:rsidRDefault="00007221" w:rsidP="00707F61">
            <w:pPr>
              <w:pStyle w:val="af3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>6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 xml:space="preserve">. ระบุแนวทางการแก้ไขความรุนแรงในครอบครัวและสังคมได้ </w:t>
            </w:r>
          </w:p>
        </w:tc>
        <w:tc>
          <w:tcPr>
            <w:tcW w:w="1209" w:type="dxa"/>
          </w:tcPr>
          <w:p w14:paraId="6D5E08D9" w14:textId="77777777" w:rsidR="00007221" w:rsidRPr="00B533F5" w:rsidRDefault="00007221" w:rsidP="00707F61">
            <w:pPr>
              <w:tabs>
                <w:tab w:val="left" w:pos="420"/>
                <w:tab w:val="center" w:pos="522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007221" w:rsidRPr="00B533F5" w14:paraId="6D5E08E0" w14:textId="77777777" w:rsidTr="00EE4B01">
        <w:tc>
          <w:tcPr>
            <w:tcW w:w="647" w:type="dxa"/>
          </w:tcPr>
          <w:p w14:paraId="6D5E08DB" w14:textId="77777777" w:rsidR="00007221" w:rsidRPr="00B533F5" w:rsidRDefault="00007221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42" w:type="dxa"/>
          </w:tcPr>
          <w:p w14:paraId="6D5E08DC" w14:textId="77777777" w:rsidR="00007221" w:rsidRPr="00B533F5" w:rsidRDefault="00007221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การช่วยฟื้นคืนชีพ</w:t>
            </w:r>
          </w:p>
        </w:tc>
        <w:tc>
          <w:tcPr>
            <w:tcW w:w="4480" w:type="dxa"/>
          </w:tcPr>
          <w:p w14:paraId="6D5E08DD" w14:textId="77777777" w:rsidR="00007221" w:rsidRPr="00B533F5" w:rsidRDefault="00007221" w:rsidP="00707F61">
            <w:pPr>
              <w:pStyle w:val="af3"/>
              <w:rPr>
                <w:rFonts w:ascii="TH SarabunIT๙" w:hAnsi="TH SarabunIT๙" w:cs="TH SarabunIT๙"/>
                <w:szCs w:val="32"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>7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 xml:space="preserve">. อธิบายถึงหลักการช่วยฟื้นคืนชีพตามหลักการ </w:t>
            </w:r>
            <w:r w:rsidRPr="00B533F5">
              <w:rPr>
                <w:rFonts w:ascii="TH SarabunIT๙" w:hAnsi="TH SarabunIT๙" w:cs="TH SarabunIT๙"/>
                <w:szCs w:val="32"/>
              </w:rPr>
              <w:t xml:space="preserve">CRB 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 xml:space="preserve">ได้ถูกต้อง  </w:t>
            </w:r>
          </w:p>
          <w:p w14:paraId="6D5E08DE" w14:textId="77777777" w:rsidR="00007221" w:rsidRPr="00B533F5" w:rsidRDefault="00007221" w:rsidP="00707F61">
            <w:pPr>
              <w:pStyle w:val="af3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>8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 xml:space="preserve">. ปฏิบัติขั้นตอนการช่วยฟื้นคืนชีพผู้ป่วยหัวใจหยุดเต้นได้ถูกต้อง </w:t>
            </w:r>
          </w:p>
        </w:tc>
        <w:tc>
          <w:tcPr>
            <w:tcW w:w="1209" w:type="dxa"/>
          </w:tcPr>
          <w:p w14:paraId="6D5E08DF" w14:textId="77777777" w:rsidR="00007221" w:rsidRPr="00B533F5" w:rsidRDefault="00007221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007221" w:rsidRPr="00B533F5" w14:paraId="6D5E08E6" w14:textId="77777777" w:rsidTr="00EE4B01">
        <w:tc>
          <w:tcPr>
            <w:tcW w:w="647" w:type="dxa"/>
          </w:tcPr>
          <w:p w14:paraId="6D5E08E1" w14:textId="77777777" w:rsidR="00007221" w:rsidRPr="00B533F5" w:rsidRDefault="00007221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242" w:type="dxa"/>
          </w:tcPr>
          <w:p w14:paraId="6D5E08E2" w14:textId="77777777" w:rsidR="00007221" w:rsidRPr="00B533F5" w:rsidRDefault="00007221" w:rsidP="00707F61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ทดสอบความพร้อม</w:t>
            </w:r>
          </w:p>
        </w:tc>
        <w:tc>
          <w:tcPr>
            <w:tcW w:w="4480" w:type="dxa"/>
          </w:tcPr>
          <w:p w14:paraId="6D5E08E3" w14:textId="77777777" w:rsidR="00007221" w:rsidRPr="00B533F5" w:rsidRDefault="00007221" w:rsidP="00707F61">
            <w:pPr>
              <w:pStyle w:val="af3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Cs w:val="32"/>
              </w:rPr>
              <w:t>9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 xml:space="preserve">. อธิบายคุณค่าของการวางแผนสร้างเสริมสมรรถภาพ </w:t>
            </w:r>
          </w:p>
          <w:p w14:paraId="6D5E08E4" w14:textId="77777777" w:rsidR="00007221" w:rsidRPr="00B533F5" w:rsidRDefault="00007221" w:rsidP="00707F61">
            <w:pPr>
              <w:pStyle w:val="af3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>10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. ปฏิบัติการทดสอบสมรรถภาพได้ถูกต้อง</w:t>
            </w:r>
          </w:p>
        </w:tc>
        <w:tc>
          <w:tcPr>
            <w:tcW w:w="1209" w:type="dxa"/>
          </w:tcPr>
          <w:p w14:paraId="6D5E08E5" w14:textId="77777777" w:rsidR="00007221" w:rsidRPr="00B533F5" w:rsidRDefault="00007221" w:rsidP="00707F61">
            <w:pPr>
              <w:pStyle w:val="af3"/>
              <w:jc w:val="center"/>
              <w:rPr>
                <w:rFonts w:ascii="TH SarabunIT๙" w:hAnsi="TH SarabunIT๙" w:cs="TH SarabunIT๙"/>
                <w:szCs w:val="32"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>4</w:t>
            </w:r>
          </w:p>
        </w:tc>
      </w:tr>
      <w:tr w:rsidR="00007221" w:rsidRPr="00B533F5" w14:paraId="6D5E08EA" w14:textId="77777777" w:rsidTr="00EE4B01">
        <w:tc>
          <w:tcPr>
            <w:tcW w:w="2889" w:type="dxa"/>
            <w:gridSpan w:val="2"/>
          </w:tcPr>
          <w:p w14:paraId="6D5E08E7" w14:textId="77777777" w:rsidR="00007221" w:rsidRPr="00B533F5" w:rsidRDefault="00007221" w:rsidP="001C68FC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4480" w:type="dxa"/>
          </w:tcPr>
          <w:p w14:paraId="6D5E08E8" w14:textId="77777777" w:rsidR="00007221" w:rsidRPr="00B533F5" w:rsidRDefault="00007221" w:rsidP="001C68FC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 xml:space="preserve">10 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จุดประสงค์</w:t>
            </w:r>
          </w:p>
        </w:tc>
        <w:tc>
          <w:tcPr>
            <w:tcW w:w="1209" w:type="dxa"/>
          </w:tcPr>
          <w:p w14:paraId="6D5E08E9" w14:textId="77777777" w:rsidR="00007221" w:rsidRPr="00B533F5" w:rsidRDefault="00007221" w:rsidP="001C68FC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 xml:space="preserve">20 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ชั่วโมง</w:t>
            </w:r>
          </w:p>
        </w:tc>
      </w:tr>
    </w:tbl>
    <w:p w14:paraId="6D5E08EB" w14:textId="77777777" w:rsidR="00B202BE" w:rsidRPr="00B533F5" w:rsidRDefault="00B202BE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EC" w14:textId="77777777" w:rsidR="00B202BE" w:rsidRDefault="00B202BE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ED" w14:textId="77777777" w:rsidR="00CC47B8" w:rsidRDefault="00CC47B8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EE" w14:textId="77777777" w:rsidR="00CC47B8" w:rsidRDefault="00CC47B8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EF" w14:textId="77777777" w:rsidR="00CC47B8" w:rsidRDefault="00CC47B8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F0" w14:textId="77777777" w:rsidR="00CC47B8" w:rsidRDefault="00CC47B8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8F1" w14:textId="77777777" w:rsidR="00CC47B8" w:rsidRPr="00B533F5" w:rsidRDefault="00CC47B8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259"/>
        <w:gridCol w:w="193"/>
        <w:gridCol w:w="104"/>
        <w:gridCol w:w="846"/>
        <w:gridCol w:w="3039"/>
        <w:gridCol w:w="625"/>
        <w:gridCol w:w="87"/>
        <w:gridCol w:w="476"/>
        <w:gridCol w:w="506"/>
        <w:gridCol w:w="1616"/>
      </w:tblGrid>
      <w:tr w:rsidR="004244F7" w:rsidRPr="00B533F5" w14:paraId="6D5E08F5" w14:textId="77777777" w:rsidTr="00B117D8">
        <w:tc>
          <w:tcPr>
            <w:tcW w:w="2229" w:type="dxa"/>
            <w:gridSpan w:val="5"/>
            <w:shd w:val="clear" w:color="auto" w:fill="auto"/>
          </w:tcPr>
          <w:p w14:paraId="6D5E08F2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27" w:type="dxa"/>
            <w:gridSpan w:val="4"/>
            <w:shd w:val="clear" w:color="auto" w:fill="auto"/>
          </w:tcPr>
          <w:p w14:paraId="6D5E08F3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122" w:type="dxa"/>
            <w:gridSpan w:val="2"/>
            <w:shd w:val="clear" w:color="auto" w:fill="auto"/>
          </w:tcPr>
          <w:p w14:paraId="6D5E08F4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244F7" w:rsidRPr="00B533F5" w14:paraId="6D5E08FA" w14:textId="77777777" w:rsidTr="00B117D8">
        <w:tc>
          <w:tcPr>
            <w:tcW w:w="1279" w:type="dxa"/>
            <w:gridSpan w:val="3"/>
            <w:shd w:val="clear" w:color="auto" w:fill="auto"/>
          </w:tcPr>
          <w:p w14:paraId="6D5E08F6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701" w:type="dxa"/>
            <w:gridSpan w:val="5"/>
            <w:shd w:val="clear" w:color="auto" w:fill="auto"/>
          </w:tcPr>
          <w:p w14:paraId="6D5E08F7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835A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6D5E08F8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16" w:type="dxa"/>
            <w:shd w:val="clear" w:color="auto" w:fill="auto"/>
          </w:tcPr>
          <w:p w14:paraId="6D5E08F9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33101</w:t>
            </w:r>
          </w:p>
        </w:tc>
      </w:tr>
      <w:tr w:rsidR="00B117D8" w:rsidRPr="00B533F5" w14:paraId="6D5E08FC" w14:textId="77777777" w:rsidTr="00B117D8">
        <w:tc>
          <w:tcPr>
            <w:tcW w:w="8578" w:type="dxa"/>
            <w:gridSpan w:val="11"/>
            <w:shd w:val="clear" w:color="auto" w:fill="auto"/>
          </w:tcPr>
          <w:p w14:paraId="6D5E08FB" w14:textId="77777777" w:rsidR="00B117D8" w:rsidRPr="00B533F5" w:rsidRDefault="00B117D8" w:rsidP="00707F61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ความปลอดภัยในชีวิต</w:t>
            </w:r>
          </w:p>
        </w:tc>
      </w:tr>
      <w:tr w:rsidR="00824FAC" w:rsidRPr="00B533F5" w14:paraId="6D5E0900" w14:textId="77777777" w:rsidTr="005519B2">
        <w:tc>
          <w:tcPr>
            <w:tcW w:w="1086" w:type="dxa"/>
            <w:gridSpan w:val="2"/>
            <w:shd w:val="clear" w:color="auto" w:fill="auto"/>
          </w:tcPr>
          <w:p w14:paraId="6D5E08FD" w14:textId="77777777" w:rsidR="00824FAC" w:rsidRPr="00B533F5" w:rsidRDefault="00824FAC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182" w:type="dxa"/>
            <w:gridSpan w:val="4"/>
            <w:shd w:val="clear" w:color="auto" w:fill="auto"/>
          </w:tcPr>
          <w:p w14:paraId="6D5E08FE" w14:textId="77777777" w:rsidR="00824FAC" w:rsidRPr="00B533F5" w:rsidRDefault="00824FAC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310" w:type="dxa"/>
            <w:gridSpan w:val="5"/>
            <w:shd w:val="clear" w:color="auto" w:fill="auto"/>
          </w:tcPr>
          <w:p w14:paraId="6D5E08FF" w14:textId="77777777" w:rsidR="00824FAC" w:rsidRPr="00B533F5" w:rsidRDefault="00824FAC" w:rsidP="00824FAC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ระดับชั้นมัธยมศึกษาปีที่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4244F7" w:rsidRPr="00B533F5" w14:paraId="6D5E0906" w14:textId="77777777" w:rsidTr="00B117D8">
        <w:tc>
          <w:tcPr>
            <w:tcW w:w="827" w:type="dxa"/>
            <w:shd w:val="clear" w:color="auto" w:fill="auto"/>
          </w:tcPr>
          <w:p w14:paraId="6D5E0901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56" w:type="dxa"/>
            <w:gridSpan w:val="3"/>
            <w:shd w:val="clear" w:color="auto" w:fill="auto"/>
          </w:tcPr>
          <w:p w14:paraId="6D5E0902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510" w:type="dxa"/>
            <w:gridSpan w:val="3"/>
            <w:shd w:val="clear" w:color="auto" w:fill="auto"/>
          </w:tcPr>
          <w:p w14:paraId="6D5E0903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69" w:type="dxa"/>
            <w:gridSpan w:val="3"/>
            <w:shd w:val="clear" w:color="auto" w:fill="auto"/>
          </w:tcPr>
          <w:p w14:paraId="6D5E0904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   1</w:t>
            </w:r>
          </w:p>
        </w:tc>
        <w:tc>
          <w:tcPr>
            <w:tcW w:w="1616" w:type="dxa"/>
            <w:shd w:val="clear" w:color="auto" w:fill="auto"/>
          </w:tcPr>
          <w:p w14:paraId="6D5E0905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907" w14:textId="77777777" w:rsidR="00284E61" w:rsidRDefault="00284E61" w:rsidP="004244F7">
      <w:pPr>
        <w:spacing w:line="380" w:lineRule="exact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08" w14:textId="77777777" w:rsidR="006D4762" w:rsidRPr="00B533F5" w:rsidRDefault="004244F7" w:rsidP="004244F7">
      <w:pPr>
        <w:spacing w:line="380" w:lineRule="exact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ศึกษา วิเคราะห์ องค์ประกอบของอวัยวะต่างๆ ที่ประกอบด้วยระบบประสาท ระบบสืบพันธ์ </w:t>
      </w:r>
    </w:p>
    <w:p w14:paraId="6D5E0909" w14:textId="77777777" w:rsidR="004244F7" w:rsidRPr="00B533F5" w:rsidRDefault="004244F7" w:rsidP="004244F7">
      <w:pPr>
        <w:spacing w:line="380" w:lineRule="exac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ระบบต่อมไร้ท่อ ความสัมพันธ์ของการทำงานของระบบต่างๆของร่างกาย สาเหตุความขัดแย้งระหว่างบุคคล ความขัดแย้งระหว่างวัยรุ่นกับครอบครัว ผลของความขัดแย้ง แนวทางการแก้ไขปัญหาความขัดแย้งที่เกิดขึ้นระหว่างวัยรุ่นแครอบครัว พฤติกรรมทางเพศ ปัจจัยที่ทำให้พฤติกรรมทางเพศของวัยรุ่นแตกต่างกัน สิ่งที่มีอิทธิพลต่อค่านิยมทางเพศ ค่านิยมทางเพศตามวัฒนธรรมไทยและวัฒนธรรมต่างชาติ การสร้างเสริมสุขภาพและการป้องกันโรค เครือข่ายที่มีส่วนร่วมในการสร้างเสริมสุขภาพของบุคคลในชุมชน สิทธิผู้บริโภค แนวทางการปกป้องสิทธิผู้บริโภค กฎหมายเกี่ยวกับการคุ้มครองผู้บริโภค กฎบัตรออตตาวาเพื่อการส่งเสริมสุขภาพ สถานการณ์มลพิษในประเทศไทย ปัญหาสิ่งแวดล้อม ผลกระทบและความเสี่ยงต่อสุขภาพของคนไทย</w:t>
      </w:r>
    </w:p>
    <w:p w14:paraId="6D5E090A" w14:textId="77777777" w:rsidR="00284E61" w:rsidRPr="00D52404" w:rsidRDefault="004244F7" w:rsidP="006A4192">
      <w:pPr>
        <w:ind w:firstLine="720"/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โดยใช้กระบวนการคิด กระบวนการเรียนรู้แบบร่วมมือ กระบวนการสืบค้นข้อมูล กระบวนการปฏิบัติและกระบวนการกลุ่มเพื่อให้เกิดความรู้ความเข้าใจ นำหลักการ แนวคิดไปปรับปรุง ปฏิบัติในการดูแลรักษาและพัฒนาคุณภาพชีวิตของตนเองและครอบครัว มีคุณธรรม จริยธรรม และมีคุณลักษณะอันพึงประสงค์ในด้านความรักชาติ ศาสน์ กษัตริย์  ซื่อสัตย์สุจริต มีวินัย ใฝ่เรียนรู้ มุ่งมั่นในการทำงาน มีจิตสาธารณะรักความเป็นไทย</w:t>
      </w:r>
      <w:r w:rsidR="00284E61" w:rsidRPr="00D52404"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t>และ</w:t>
      </w:r>
      <w:r w:rsidR="00284E6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6D5E090B" w14:textId="77777777" w:rsidR="004244F7" w:rsidRPr="00B533F5" w:rsidRDefault="004244F7" w:rsidP="004244F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0C" w14:textId="77777777" w:rsidR="006D4762" w:rsidRPr="00B533F5" w:rsidRDefault="004244F7" w:rsidP="00CC47B8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</w:rPr>
        <w:tab/>
      </w:r>
      <w:r w:rsidRPr="00B533F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6D5E090D" w14:textId="77777777" w:rsidR="006D4762" w:rsidRPr="00B533F5" w:rsidRDefault="006D4762" w:rsidP="006D4762">
      <w:pPr>
        <w:numPr>
          <w:ilvl w:val="0"/>
          <w:numId w:val="40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อธิบายส่วนประกอบและหน้าที่ของระบบประสาท ระบบสืบพันธ์ และระบบต่อมไร้ท่อได้ </w:t>
      </w:r>
    </w:p>
    <w:p w14:paraId="6D5E090E" w14:textId="77777777" w:rsidR="006D4762" w:rsidRPr="00B533F5" w:rsidRDefault="006D4762" w:rsidP="006D4762">
      <w:pPr>
        <w:spacing w:line="380" w:lineRule="exact"/>
        <w:ind w:left="720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 ( พ</w:t>
      </w:r>
      <w:r w:rsidRPr="00B533F5">
        <w:rPr>
          <w:rFonts w:ascii="TH SarabunIT๙" w:hAnsi="TH SarabunIT๙" w:cs="TH SarabunIT๙"/>
          <w:sz w:val="32"/>
          <w:szCs w:val="32"/>
        </w:rPr>
        <w:t>1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1C68FC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0F" w14:textId="77777777" w:rsidR="006D4762" w:rsidRPr="00B533F5" w:rsidRDefault="006D4762" w:rsidP="006D4762">
      <w:pPr>
        <w:numPr>
          <w:ilvl w:val="0"/>
          <w:numId w:val="40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เสนอแนวทางการสร้างเสริมและดำรงประสิทธิภาพของระบบประสาท ระบบสืบพันธ์และระบบต่อมไร้ท่อได้ ( พ</w:t>
      </w:r>
      <w:r w:rsidRPr="00B533F5">
        <w:rPr>
          <w:rFonts w:ascii="TH SarabunIT๙" w:hAnsi="TH SarabunIT๙" w:cs="TH SarabunIT๙"/>
          <w:sz w:val="32"/>
          <w:szCs w:val="32"/>
        </w:rPr>
        <w:t>1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1C68FC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10" w14:textId="77777777" w:rsidR="006D4762" w:rsidRPr="00B533F5" w:rsidRDefault="006D4762" w:rsidP="006D4762">
      <w:pPr>
        <w:numPr>
          <w:ilvl w:val="0"/>
          <w:numId w:val="40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อธิบายสาเหตุและผลของความขัดแย้งได้อย่างถูกต้อง  ( พ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1C68FC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11" w14:textId="77777777" w:rsidR="006D4762" w:rsidRPr="00B533F5" w:rsidRDefault="006D4762" w:rsidP="006D4762">
      <w:pPr>
        <w:numPr>
          <w:ilvl w:val="0"/>
          <w:numId w:val="40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 xml:space="preserve">เสนอแนะแนวทางแก้ไขปัญหาความขัดแย้งที่เกิดขึ้นระหว่างนักเรียนหรือเยาวชนในชุมชนได้ </w:t>
      </w:r>
    </w:p>
    <w:p w14:paraId="6D5E0912" w14:textId="77777777" w:rsidR="006D4762" w:rsidRPr="00B533F5" w:rsidRDefault="006D4762" w:rsidP="006D4762">
      <w:pPr>
        <w:spacing w:line="380" w:lineRule="exact"/>
        <w:ind w:left="720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Pr="00B533F5">
        <w:rPr>
          <w:rFonts w:ascii="TH SarabunIT๙" w:hAnsi="TH SarabunIT๙" w:cs="TH SarabunIT๙"/>
          <w:sz w:val="32"/>
          <w:szCs w:val="32"/>
          <w:cs/>
        </w:rPr>
        <w:t>ข้อ</w:t>
      </w:r>
      <w:r w:rsidRPr="00B533F5">
        <w:rPr>
          <w:rFonts w:ascii="TH SarabunIT๙" w:hAnsi="TH SarabunIT๙" w:cs="TH SarabunIT๙"/>
          <w:sz w:val="32"/>
          <w:szCs w:val="32"/>
        </w:rPr>
        <w:t xml:space="preserve">3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13" w14:textId="77777777" w:rsidR="006D4762" w:rsidRPr="00B533F5" w:rsidRDefault="006D4762" w:rsidP="006D4762">
      <w:pPr>
        <w:numPr>
          <w:ilvl w:val="0"/>
          <w:numId w:val="40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อธิบายความหมายของพฤติกรรมทางเพศได้อย่างถูกต้อง  ( พ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1C68FC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14" w14:textId="77777777" w:rsidR="006D4762" w:rsidRPr="00B533F5" w:rsidRDefault="006D4762" w:rsidP="006D4762">
      <w:pPr>
        <w:numPr>
          <w:ilvl w:val="0"/>
          <w:numId w:val="40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วิเคราะห์ค่านิยมในเรื่องเพศตามวัฒนธรรมไทยและวัฒนธรรมอื่นได้ ( พ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1C68FC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15" w14:textId="77777777" w:rsidR="006D4762" w:rsidRPr="00B533F5" w:rsidRDefault="006D4762" w:rsidP="006D4762">
      <w:pPr>
        <w:numPr>
          <w:ilvl w:val="0"/>
          <w:numId w:val="40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อธิบายความหมายและหลักการสร้างเสริมสุขภาพและป้องกันโรคได้ ( พ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1C68FC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16" w14:textId="77777777" w:rsidR="006D4762" w:rsidRPr="006A4192" w:rsidRDefault="006D4762" w:rsidP="006D4762">
      <w:pPr>
        <w:numPr>
          <w:ilvl w:val="0"/>
          <w:numId w:val="40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6A4192">
        <w:rPr>
          <w:rFonts w:ascii="TH SarabunIT๙" w:hAnsi="TH SarabunIT๙" w:cs="TH SarabunIT๙"/>
          <w:sz w:val="32"/>
          <w:szCs w:val="32"/>
          <w:cs/>
        </w:rPr>
        <w:t>กำหนดบทบาทของบุคคลที่มีต่อการสร้างเสริมสุขภาพและการป้องกันโรคได้ ( พ</w:t>
      </w:r>
      <w:r w:rsidRPr="006A4192">
        <w:rPr>
          <w:rFonts w:ascii="TH SarabunIT๙" w:hAnsi="TH SarabunIT๙" w:cs="TH SarabunIT๙"/>
          <w:sz w:val="32"/>
          <w:szCs w:val="32"/>
        </w:rPr>
        <w:t>4</w:t>
      </w:r>
      <w:r w:rsidRPr="006A4192">
        <w:rPr>
          <w:rFonts w:ascii="TH SarabunIT๙" w:hAnsi="TH SarabunIT๙" w:cs="TH SarabunIT๙"/>
          <w:sz w:val="32"/>
          <w:szCs w:val="32"/>
          <w:cs/>
        </w:rPr>
        <w:t>.1 ม</w:t>
      </w:r>
      <w:r w:rsidRPr="006A4192">
        <w:rPr>
          <w:rFonts w:ascii="TH SarabunIT๙" w:hAnsi="TH SarabunIT๙" w:cs="TH SarabunIT๙"/>
          <w:sz w:val="32"/>
          <w:szCs w:val="32"/>
        </w:rPr>
        <w:t>4</w:t>
      </w:r>
      <w:r w:rsidRPr="006A4192">
        <w:rPr>
          <w:rFonts w:ascii="TH SarabunIT๙" w:hAnsi="TH SarabunIT๙" w:cs="TH SarabunIT๙"/>
          <w:sz w:val="32"/>
          <w:szCs w:val="32"/>
          <w:cs/>
        </w:rPr>
        <w:t>-</w:t>
      </w:r>
      <w:r w:rsidRPr="006A4192">
        <w:rPr>
          <w:rFonts w:ascii="TH SarabunIT๙" w:hAnsi="TH SarabunIT๙" w:cs="TH SarabunIT๙"/>
          <w:sz w:val="32"/>
          <w:szCs w:val="32"/>
        </w:rPr>
        <w:t>6</w:t>
      </w:r>
      <w:r w:rsidR="001C68FC" w:rsidRPr="006A4192">
        <w:rPr>
          <w:rFonts w:ascii="TH SarabunIT๙" w:hAnsi="TH SarabunIT๙" w:cs="TH SarabunIT๙"/>
          <w:sz w:val="32"/>
          <w:szCs w:val="32"/>
          <w:cs/>
        </w:rPr>
        <w:t>/</w:t>
      </w:r>
      <w:r w:rsidRPr="006A4192">
        <w:rPr>
          <w:rFonts w:ascii="TH SarabunIT๙" w:hAnsi="TH SarabunIT๙" w:cs="TH SarabunIT๙"/>
          <w:sz w:val="32"/>
          <w:szCs w:val="32"/>
        </w:rPr>
        <w:t xml:space="preserve">6 </w:t>
      </w:r>
      <w:r w:rsidRPr="006A4192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17" w14:textId="77777777" w:rsidR="00CC47B8" w:rsidRPr="006A4192" w:rsidRDefault="006D4762" w:rsidP="00CC47B8">
      <w:pPr>
        <w:pStyle w:val="af2"/>
        <w:numPr>
          <w:ilvl w:val="0"/>
          <w:numId w:val="40"/>
        </w:num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6A4192">
        <w:rPr>
          <w:rFonts w:ascii="TH SarabunIT๙" w:hAnsi="TH SarabunIT๙" w:cs="TH SarabunIT๙"/>
          <w:sz w:val="32"/>
          <w:szCs w:val="32"/>
          <w:cs/>
        </w:rPr>
        <w:lastRenderedPageBreak/>
        <w:t>ระบุสิทธิผู้บริโภคตามที่กฎหมายกำหนดได้ ( พ</w:t>
      </w:r>
      <w:r w:rsidRPr="006A4192">
        <w:rPr>
          <w:rFonts w:ascii="TH SarabunIT๙" w:hAnsi="TH SarabunIT๙" w:cs="TH SarabunIT๙"/>
          <w:sz w:val="32"/>
          <w:szCs w:val="32"/>
        </w:rPr>
        <w:t>4</w:t>
      </w:r>
      <w:r w:rsidRPr="006A4192">
        <w:rPr>
          <w:rFonts w:ascii="TH SarabunIT๙" w:hAnsi="TH SarabunIT๙" w:cs="TH SarabunIT๙"/>
          <w:sz w:val="32"/>
          <w:szCs w:val="32"/>
          <w:cs/>
        </w:rPr>
        <w:t>.1 ม</w:t>
      </w:r>
      <w:r w:rsidRPr="006A4192">
        <w:rPr>
          <w:rFonts w:ascii="TH SarabunIT๙" w:hAnsi="TH SarabunIT๙" w:cs="TH SarabunIT๙"/>
          <w:sz w:val="32"/>
          <w:szCs w:val="32"/>
        </w:rPr>
        <w:t>4</w:t>
      </w:r>
      <w:r w:rsidRPr="006A4192">
        <w:rPr>
          <w:rFonts w:ascii="TH SarabunIT๙" w:hAnsi="TH SarabunIT๙" w:cs="TH SarabunIT๙"/>
          <w:sz w:val="32"/>
          <w:szCs w:val="32"/>
          <w:cs/>
        </w:rPr>
        <w:t>-</w:t>
      </w:r>
      <w:r w:rsidRPr="006A4192">
        <w:rPr>
          <w:rFonts w:ascii="TH SarabunIT๙" w:hAnsi="TH SarabunIT๙" w:cs="TH SarabunIT๙"/>
          <w:sz w:val="32"/>
          <w:szCs w:val="32"/>
        </w:rPr>
        <w:t>6</w:t>
      </w:r>
      <w:r w:rsidR="001C68FC" w:rsidRPr="006A4192">
        <w:rPr>
          <w:rFonts w:ascii="TH SarabunIT๙" w:hAnsi="TH SarabunIT๙" w:cs="TH SarabunIT๙"/>
          <w:sz w:val="32"/>
          <w:szCs w:val="32"/>
          <w:cs/>
        </w:rPr>
        <w:t>/</w:t>
      </w:r>
      <w:r w:rsidRPr="006A4192">
        <w:rPr>
          <w:rFonts w:ascii="TH SarabunIT๙" w:hAnsi="TH SarabunIT๙" w:cs="TH SarabunIT๙"/>
          <w:sz w:val="32"/>
          <w:szCs w:val="32"/>
        </w:rPr>
        <w:t xml:space="preserve">3 </w:t>
      </w:r>
      <w:r w:rsidRPr="006A4192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18" w14:textId="77777777" w:rsidR="004244F7" w:rsidRDefault="006D4762" w:rsidP="006A4192">
      <w:pPr>
        <w:spacing w:line="380" w:lineRule="exact"/>
        <w:ind w:firstLine="360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</w:rPr>
        <w:t>10</w:t>
      </w:r>
      <w:r w:rsidRPr="00B533F5">
        <w:rPr>
          <w:rFonts w:ascii="TH SarabunIT๙" w:hAnsi="TH SarabunIT๙" w:cs="TH SarabunIT๙"/>
          <w:sz w:val="32"/>
          <w:szCs w:val="32"/>
          <w:cs/>
        </w:rPr>
        <w:t xml:space="preserve">.  วิเคราะห์ปัญหาสิ่งแวดล้อม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ผลกระทบและความเสี่ยงต่อสุขภาพของคนไทยได้(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1C68FC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19" w14:textId="77777777" w:rsidR="00150B35" w:rsidRPr="006E6C53" w:rsidRDefault="00150B35" w:rsidP="00150B35">
      <w:pPr>
        <w:spacing w:line="380" w:lineRule="exac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มาตรฐาน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จาก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 จาก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 29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179"/>
        <w:gridCol w:w="180"/>
        <w:gridCol w:w="4049"/>
        <w:gridCol w:w="633"/>
        <w:gridCol w:w="87"/>
        <w:gridCol w:w="990"/>
        <w:gridCol w:w="1633"/>
      </w:tblGrid>
      <w:tr w:rsidR="004244F7" w:rsidRPr="00B533F5" w14:paraId="6D5E091B" w14:textId="77777777" w:rsidTr="00504D56">
        <w:tc>
          <w:tcPr>
            <w:tcW w:w="8578" w:type="dxa"/>
            <w:gridSpan w:val="8"/>
            <w:shd w:val="clear" w:color="auto" w:fill="auto"/>
          </w:tcPr>
          <w:p w14:paraId="6D5E091A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</w:tr>
      <w:tr w:rsidR="004244F7" w:rsidRPr="00B533F5" w14:paraId="6D5E0920" w14:textId="77777777" w:rsidTr="00504D56">
        <w:tc>
          <w:tcPr>
            <w:tcW w:w="1186" w:type="dxa"/>
            <w:gridSpan w:val="3"/>
            <w:shd w:val="clear" w:color="auto" w:fill="auto"/>
          </w:tcPr>
          <w:p w14:paraId="6D5E091C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769" w:type="dxa"/>
            <w:gridSpan w:val="3"/>
            <w:shd w:val="clear" w:color="auto" w:fill="auto"/>
          </w:tcPr>
          <w:p w14:paraId="6D5E091D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835A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="00835A44"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406FC"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6D5E091E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33" w:type="dxa"/>
            <w:shd w:val="clear" w:color="auto" w:fill="auto"/>
          </w:tcPr>
          <w:p w14:paraId="6D5E091F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F406FC"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F406FC"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504D56" w:rsidRPr="00B533F5" w14:paraId="6D5E0922" w14:textId="77777777" w:rsidTr="005519B2">
        <w:tc>
          <w:tcPr>
            <w:tcW w:w="8578" w:type="dxa"/>
            <w:gridSpan w:val="8"/>
            <w:shd w:val="clear" w:color="auto" w:fill="auto"/>
          </w:tcPr>
          <w:p w14:paraId="6D5E0921" w14:textId="77777777" w:rsidR="00504D56" w:rsidRPr="00B533F5" w:rsidRDefault="00504D56" w:rsidP="00504D56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ความปลอดภัยในชีวิต</w:t>
            </w:r>
          </w:p>
        </w:tc>
      </w:tr>
      <w:tr w:rsidR="00504D56" w:rsidRPr="00B533F5" w14:paraId="6D5E0926" w14:textId="77777777" w:rsidTr="005519B2">
        <w:tc>
          <w:tcPr>
            <w:tcW w:w="1006" w:type="dxa"/>
            <w:gridSpan w:val="2"/>
            <w:shd w:val="clear" w:color="auto" w:fill="auto"/>
          </w:tcPr>
          <w:p w14:paraId="6D5E0923" w14:textId="77777777" w:rsidR="00504D56" w:rsidRPr="00B533F5" w:rsidRDefault="00504D56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29" w:type="dxa"/>
            <w:gridSpan w:val="2"/>
            <w:shd w:val="clear" w:color="auto" w:fill="auto"/>
          </w:tcPr>
          <w:p w14:paraId="6D5E0924" w14:textId="77777777" w:rsidR="00504D56" w:rsidRPr="00B533F5" w:rsidRDefault="00504D56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343" w:type="dxa"/>
            <w:gridSpan w:val="4"/>
            <w:shd w:val="clear" w:color="auto" w:fill="auto"/>
          </w:tcPr>
          <w:p w14:paraId="6D5E0925" w14:textId="77777777" w:rsidR="00504D56" w:rsidRPr="00B533F5" w:rsidRDefault="00504D56" w:rsidP="00504D56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EB631F" w:rsidRPr="00B533F5" w14:paraId="6D5E092B" w14:textId="77777777" w:rsidTr="005519B2">
        <w:tc>
          <w:tcPr>
            <w:tcW w:w="827" w:type="dxa"/>
            <w:shd w:val="clear" w:color="auto" w:fill="auto"/>
          </w:tcPr>
          <w:p w14:paraId="6D5E0927" w14:textId="77777777" w:rsidR="00EB631F" w:rsidRPr="00B533F5" w:rsidRDefault="00EB631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041" w:type="dxa"/>
            <w:gridSpan w:val="4"/>
            <w:shd w:val="clear" w:color="auto" w:fill="auto"/>
          </w:tcPr>
          <w:p w14:paraId="6D5E0928" w14:textId="77777777" w:rsidR="00EB631F" w:rsidRPr="00B533F5" w:rsidRDefault="00EB631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6D5E0929" w14:textId="77777777" w:rsidR="00EB631F" w:rsidRPr="00B533F5" w:rsidRDefault="00EB631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</w:tc>
        <w:tc>
          <w:tcPr>
            <w:tcW w:w="1633" w:type="dxa"/>
            <w:shd w:val="clear" w:color="auto" w:fill="auto"/>
          </w:tcPr>
          <w:p w14:paraId="6D5E092A" w14:textId="77777777" w:rsidR="00EB631F" w:rsidRPr="00B533F5" w:rsidRDefault="00EB631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92C" w14:textId="77777777" w:rsidR="004244F7" w:rsidRPr="00B533F5" w:rsidRDefault="004244F7" w:rsidP="004244F7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47"/>
        <w:gridCol w:w="2242"/>
        <w:gridCol w:w="4480"/>
        <w:gridCol w:w="1209"/>
      </w:tblGrid>
      <w:tr w:rsidR="004244F7" w:rsidRPr="00B533F5" w14:paraId="6D5E0930" w14:textId="77777777" w:rsidTr="00707F61">
        <w:tc>
          <w:tcPr>
            <w:tcW w:w="2889" w:type="dxa"/>
            <w:gridSpan w:val="2"/>
          </w:tcPr>
          <w:p w14:paraId="6D5E092D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480" w:type="dxa"/>
          </w:tcPr>
          <w:p w14:paraId="6D5E092E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09" w:type="dxa"/>
          </w:tcPr>
          <w:p w14:paraId="6D5E092F" w14:textId="77777777" w:rsidR="004244F7" w:rsidRPr="00B533F5" w:rsidRDefault="004244F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F406FC" w:rsidRPr="00B533F5" w14:paraId="6D5E0936" w14:textId="77777777" w:rsidTr="00707F61">
        <w:tc>
          <w:tcPr>
            <w:tcW w:w="647" w:type="dxa"/>
          </w:tcPr>
          <w:p w14:paraId="6D5E0931" w14:textId="77777777" w:rsidR="00F406FC" w:rsidRPr="00B533F5" w:rsidRDefault="00F406FC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42" w:type="dxa"/>
          </w:tcPr>
          <w:p w14:paraId="6D5E0932" w14:textId="77777777" w:rsidR="00F406FC" w:rsidRPr="00B533F5" w:rsidRDefault="00F406FC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ระบบอวัยวะ</w:t>
            </w:r>
          </w:p>
        </w:tc>
        <w:tc>
          <w:tcPr>
            <w:tcW w:w="4480" w:type="dxa"/>
          </w:tcPr>
          <w:p w14:paraId="6D5E0933" w14:textId="77777777" w:rsidR="00F406FC" w:rsidRPr="00B533F5" w:rsidRDefault="00F406FC" w:rsidP="00707F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อธิบายส่วนประกอบและหน้าที่ของระบบประสาท ระบบสืบพันธุ์ และระบบต่อมไร้ท่อ</w:t>
            </w:r>
          </w:p>
          <w:p w14:paraId="6D5E0934" w14:textId="77777777" w:rsidR="00F406FC" w:rsidRPr="00B533F5" w:rsidRDefault="00F406FC" w:rsidP="00707F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ปฏิบัติตามกระบวนการสร้างเสริมและดำรงประสิทธิภาพการทำงานของระบบประสาท ระบบสืบพันธุ์ และระบบต่อมไร้ท่อ</w:t>
            </w:r>
          </w:p>
        </w:tc>
        <w:tc>
          <w:tcPr>
            <w:tcW w:w="1209" w:type="dxa"/>
          </w:tcPr>
          <w:p w14:paraId="6D5E0935" w14:textId="77777777" w:rsidR="00F406FC" w:rsidRPr="00B533F5" w:rsidRDefault="00F406FC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F406FC" w:rsidRPr="00B533F5" w14:paraId="6D5E093C" w14:textId="77777777" w:rsidTr="00707F61">
        <w:tc>
          <w:tcPr>
            <w:tcW w:w="647" w:type="dxa"/>
          </w:tcPr>
          <w:p w14:paraId="6D5E0937" w14:textId="77777777" w:rsidR="00F406FC" w:rsidRPr="00B533F5" w:rsidRDefault="00F406FC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42" w:type="dxa"/>
          </w:tcPr>
          <w:p w14:paraId="6D5E0938" w14:textId="77777777" w:rsidR="00F406FC" w:rsidRPr="00B533F5" w:rsidRDefault="00F406FC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ทักษะชีวิต</w:t>
            </w:r>
          </w:p>
        </w:tc>
        <w:tc>
          <w:tcPr>
            <w:tcW w:w="4480" w:type="dxa"/>
          </w:tcPr>
          <w:p w14:paraId="6D5E0939" w14:textId="77777777" w:rsidR="00F406FC" w:rsidRPr="00B533F5" w:rsidRDefault="00F406FC" w:rsidP="00707F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อธิบายความหมาย ความสำคัญของทักษะชีวิต</w:t>
            </w:r>
          </w:p>
          <w:p w14:paraId="6D5E093A" w14:textId="77777777" w:rsidR="00F406FC" w:rsidRPr="00B533F5" w:rsidRDefault="00F406FC" w:rsidP="00707F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อภิปรายองค์ประกอบของทักษะชีวิตกับการแก้ปัญหาต่างๆได้</w:t>
            </w:r>
          </w:p>
        </w:tc>
        <w:tc>
          <w:tcPr>
            <w:tcW w:w="1209" w:type="dxa"/>
          </w:tcPr>
          <w:p w14:paraId="6D5E093B" w14:textId="77777777" w:rsidR="00F406FC" w:rsidRPr="00B533F5" w:rsidRDefault="00F406FC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F406FC" w:rsidRPr="00B533F5" w14:paraId="6D5E0942" w14:textId="77777777" w:rsidTr="00707F61">
        <w:tc>
          <w:tcPr>
            <w:tcW w:w="647" w:type="dxa"/>
          </w:tcPr>
          <w:p w14:paraId="6D5E093D" w14:textId="77777777" w:rsidR="00F406FC" w:rsidRPr="00B533F5" w:rsidRDefault="00F406FC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42" w:type="dxa"/>
          </w:tcPr>
          <w:p w14:paraId="6D5E093E" w14:textId="77777777" w:rsidR="00F406FC" w:rsidRPr="00B533F5" w:rsidRDefault="00F406FC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เพศที่แตกต่าง</w:t>
            </w:r>
          </w:p>
        </w:tc>
        <w:tc>
          <w:tcPr>
            <w:tcW w:w="4480" w:type="dxa"/>
          </w:tcPr>
          <w:p w14:paraId="6D5E093F" w14:textId="77777777" w:rsidR="00F406FC" w:rsidRPr="00B533F5" w:rsidRDefault="00F406FC" w:rsidP="00707F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อธิบายถึงความแตกต่างของเพศชายและเพศหญิงได้</w:t>
            </w:r>
          </w:p>
          <w:p w14:paraId="6D5E0940" w14:textId="77777777" w:rsidR="00F406FC" w:rsidRPr="00B533F5" w:rsidRDefault="00F406FC" w:rsidP="00707F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ตระหนักถึงสาเหตุที่ทำให้เกิดความขัดแย้งเรื่องเพศ และความขัดแย้งในเรื่องเพศสัมพันธ์</w:t>
            </w:r>
          </w:p>
        </w:tc>
        <w:tc>
          <w:tcPr>
            <w:tcW w:w="1209" w:type="dxa"/>
          </w:tcPr>
          <w:p w14:paraId="6D5E0941" w14:textId="77777777" w:rsidR="00F406FC" w:rsidRPr="00B533F5" w:rsidRDefault="00F406FC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F406FC" w:rsidRPr="00B533F5" w14:paraId="6D5E0948" w14:textId="77777777" w:rsidTr="00707F61">
        <w:tc>
          <w:tcPr>
            <w:tcW w:w="647" w:type="dxa"/>
          </w:tcPr>
          <w:p w14:paraId="6D5E0943" w14:textId="77777777" w:rsidR="00F406FC" w:rsidRPr="00B533F5" w:rsidRDefault="00F406FC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42" w:type="dxa"/>
          </w:tcPr>
          <w:p w14:paraId="6D5E0944" w14:textId="77777777" w:rsidR="00F406FC" w:rsidRPr="00B533F5" w:rsidRDefault="00F406FC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สุขภาพดี</w:t>
            </w:r>
          </w:p>
          <w:p w14:paraId="6D5E0945" w14:textId="77777777" w:rsidR="00F406FC" w:rsidRPr="00B533F5" w:rsidRDefault="00F406FC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สร้างได้</w:t>
            </w:r>
          </w:p>
        </w:tc>
        <w:tc>
          <w:tcPr>
            <w:tcW w:w="4480" w:type="dxa"/>
          </w:tcPr>
          <w:p w14:paraId="6D5E0946" w14:textId="77777777" w:rsidR="00F406FC" w:rsidRPr="00B533F5" w:rsidRDefault="00F406FC" w:rsidP="00707F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ปฏิบัติตนตามแนวทางในการสร้างเสริมดูแลรับผิดชอบสุขภาพได้</w:t>
            </w:r>
          </w:p>
        </w:tc>
        <w:tc>
          <w:tcPr>
            <w:tcW w:w="1209" w:type="dxa"/>
          </w:tcPr>
          <w:p w14:paraId="6D5E0947" w14:textId="77777777" w:rsidR="00F406FC" w:rsidRPr="00B533F5" w:rsidRDefault="00F406FC" w:rsidP="00707F61">
            <w:pPr>
              <w:tabs>
                <w:tab w:val="left" w:pos="420"/>
                <w:tab w:val="center" w:pos="522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F406FC" w:rsidRPr="00B533F5" w14:paraId="6D5E094E" w14:textId="77777777" w:rsidTr="00707F61">
        <w:tc>
          <w:tcPr>
            <w:tcW w:w="647" w:type="dxa"/>
          </w:tcPr>
          <w:p w14:paraId="6D5E0949" w14:textId="77777777" w:rsidR="00F406FC" w:rsidRPr="00B533F5" w:rsidRDefault="00F406FC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42" w:type="dxa"/>
          </w:tcPr>
          <w:p w14:paraId="6D5E094A" w14:textId="77777777" w:rsidR="00F406FC" w:rsidRPr="00B533F5" w:rsidRDefault="00F406FC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สิทธิผู้บริโภค</w:t>
            </w:r>
          </w:p>
        </w:tc>
        <w:tc>
          <w:tcPr>
            <w:tcW w:w="4480" w:type="dxa"/>
          </w:tcPr>
          <w:p w14:paraId="6D5E094B" w14:textId="77777777" w:rsidR="00F406FC" w:rsidRPr="00B533F5" w:rsidRDefault="00F406FC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อธิบายการปกป้องสิทธิผู้บริโภค</w:t>
            </w:r>
          </w:p>
          <w:p w14:paraId="6D5E094C" w14:textId="77777777" w:rsidR="00F406FC" w:rsidRPr="00B533F5" w:rsidRDefault="00F406FC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ปฏิบัติตามาตรการคุ้มครองผู้บริโภคได้</w:t>
            </w:r>
          </w:p>
        </w:tc>
        <w:tc>
          <w:tcPr>
            <w:tcW w:w="1209" w:type="dxa"/>
          </w:tcPr>
          <w:p w14:paraId="6D5E094D" w14:textId="77777777" w:rsidR="00F406FC" w:rsidRPr="00B533F5" w:rsidRDefault="00F406FC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F406FC" w:rsidRPr="00B533F5" w14:paraId="6D5E0953" w14:textId="77777777" w:rsidTr="00707F61">
        <w:tc>
          <w:tcPr>
            <w:tcW w:w="647" w:type="dxa"/>
          </w:tcPr>
          <w:p w14:paraId="6D5E094F" w14:textId="77777777" w:rsidR="00F406FC" w:rsidRPr="00B533F5" w:rsidRDefault="00F406FC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242" w:type="dxa"/>
          </w:tcPr>
          <w:p w14:paraId="6D5E0950" w14:textId="77777777" w:rsidR="00F406FC" w:rsidRPr="00B533F5" w:rsidRDefault="00F406FC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สิ่งแวดล้อมดีชีวีมีสุข</w:t>
            </w:r>
          </w:p>
        </w:tc>
        <w:tc>
          <w:tcPr>
            <w:tcW w:w="4480" w:type="dxa"/>
          </w:tcPr>
          <w:p w14:paraId="6D5E0951" w14:textId="77777777" w:rsidR="00F406FC" w:rsidRPr="00B533F5" w:rsidRDefault="00F406FC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วิเคราะห์และวางแผนป้องกันปัญหาสิ่งแวดล้อมที่ส่งผลกระทบต่อสุขภาพได้</w:t>
            </w:r>
          </w:p>
        </w:tc>
        <w:tc>
          <w:tcPr>
            <w:tcW w:w="1209" w:type="dxa"/>
          </w:tcPr>
          <w:p w14:paraId="6D5E0952" w14:textId="77777777" w:rsidR="00F406FC" w:rsidRPr="00B533F5" w:rsidRDefault="00F406FC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F406FC" w:rsidRPr="00B533F5" w14:paraId="6D5E0957" w14:textId="77777777" w:rsidTr="00707F61">
        <w:tc>
          <w:tcPr>
            <w:tcW w:w="2889" w:type="dxa"/>
            <w:gridSpan w:val="2"/>
          </w:tcPr>
          <w:p w14:paraId="6D5E0954" w14:textId="77777777" w:rsidR="00F406FC" w:rsidRPr="00B533F5" w:rsidRDefault="00F406FC" w:rsidP="00326710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4480" w:type="dxa"/>
          </w:tcPr>
          <w:p w14:paraId="6D5E0955" w14:textId="77777777" w:rsidR="00F406FC" w:rsidRPr="00B533F5" w:rsidRDefault="00F406FC" w:rsidP="00326710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 xml:space="preserve">10 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จุดประสงค์</w:t>
            </w:r>
          </w:p>
        </w:tc>
        <w:tc>
          <w:tcPr>
            <w:tcW w:w="1209" w:type="dxa"/>
          </w:tcPr>
          <w:p w14:paraId="6D5E0956" w14:textId="77777777" w:rsidR="00F406FC" w:rsidRPr="00B533F5" w:rsidRDefault="00F406FC" w:rsidP="00326710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 xml:space="preserve">20 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ชั่วโมง</w:t>
            </w:r>
          </w:p>
        </w:tc>
      </w:tr>
    </w:tbl>
    <w:p w14:paraId="6D5E0958" w14:textId="77777777" w:rsidR="004244F7" w:rsidRPr="00B533F5" w:rsidRDefault="004244F7" w:rsidP="004244F7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59" w14:textId="77777777" w:rsidR="004244F7" w:rsidRPr="00B533F5" w:rsidRDefault="004244F7" w:rsidP="004244F7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5A" w14:textId="77777777" w:rsidR="004244F7" w:rsidRPr="00B533F5" w:rsidRDefault="004244F7" w:rsidP="004244F7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5B" w14:textId="77777777" w:rsidR="004244F7" w:rsidRDefault="004244F7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5C" w14:textId="77777777" w:rsidR="00504D56" w:rsidRDefault="00504D56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5D" w14:textId="77777777" w:rsidR="00504D56" w:rsidRDefault="00504D56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5E" w14:textId="77777777" w:rsidR="00CC47B8" w:rsidRDefault="00CC47B8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5F" w14:textId="77777777" w:rsidR="00CC47B8" w:rsidRDefault="00CC47B8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60" w14:textId="77777777" w:rsidR="00CC47B8" w:rsidRDefault="00CC47B8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61" w14:textId="77777777" w:rsidR="00CC47B8" w:rsidRDefault="00CC47B8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62" w14:textId="77777777" w:rsidR="00504D56" w:rsidRPr="00B533F5" w:rsidRDefault="00504D56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63" w14:textId="77777777" w:rsidR="00B202BE" w:rsidRPr="00B533F5" w:rsidRDefault="00B202BE" w:rsidP="00B202BE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259"/>
        <w:gridCol w:w="193"/>
        <w:gridCol w:w="104"/>
        <w:gridCol w:w="846"/>
        <w:gridCol w:w="3039"/>
        <w:gridCol w:w="625"/>
        <w:gridCol w:w="87"/>
        <w:gridCol w:w="476"/>
        <w:gridCol w:w="506"/>
        <w:gridCol w:w="1616"/>
      </w:tblGrid>
      <w:tr w:rsidR="00372203" w:rsidRPr="00B533F5" w14:paraId="6D5E0967" w14:textId="77777777" w:rsidTr="00524F01">
        <w:tc>
          <w:tcPr>
            <w:tcW w:w="2229" w:type="dxa"/>
            <w:gridSpan w:val="5"/>
            <w:shd w:val="clear" w:color="auto" w:fill="auto"/>
          </w:tcPr>
          <w:p w14:paraId="6D5E0964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27" w:type="dxa"/>
            <w:gridSpan w:val="4"/>
            <w:shd w:val="clear" w:color="auto" w:fill="auto"/>
          </w:tcPr>
          <w:p w14:paraId="6D5E0965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122" w:type="dxa"/>
            <w:gridSpan w:val="2"/>
            <w:shd w:val="clear" w:color="auto" w:fill="auto"/>
          </w:tcPr>
          <w:p w14:paraId="6D5E0966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2203" w:rsidRPr="00B533F5" w14:paraId="6D5E096C" w14:textId="77777777" w:rsidTr="00524F01">
        <w:tc>
          <w:tcPr>
            <w:tcW w:w="1279" w:type="dxa"/>
            <w:gridSpan w:val="3"/>
            <w:shd w:val="clear" w:color="auto" w:fill="auto"/>
          </w:tcPr>
          <w:p w14:paraId="6D5E0968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701" w:type="dxa"/>
            <w:gridSpan w:val="5"/>
            <w:shd w:val="clear" w:color="auto" w:fill="auto"/>
          </w:tcPr>
          <w:p w14:paraId="6D5E0969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835A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6D5E096A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16" w:type="dxa"/>
            <w:shd w:val="clear" w:color="auto" w:fill="auto"/>
          </w:tcPr>
          <w:p w14:paraId="6D5E096B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33102</w:t>
            </w:r>
          </w:p>
        </w:tc>
      </w:tr>
      <w:tr w:rsidR="00524F01" w:rsidRPr="00B533F5" w14:paraId="6D5E096E" w14:textId="77777777" w:rsidTr="005519B2">
        <w:tc>
          <w:tcPr>
            <w:tcW w:w="8578" w:type="dxa"/>
            <w:gridSpan w:val="11"/>
            <w:shd w:val="clear" w:color="auto" w:fill="auto"/>
          </w:tcPr>
          <w:p w14:paraId="6D5E096D" w14:textId="77777777" w:rsidR="00524F01" w:rsidRPr="00B533F5" w:rsidRDefault="00524F01" w:rsidP="00372203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การสร้างเสริมสุขภาพสมรรถภาพและการป้องกันโรค</w:t>
            </w:r>
          </w:p>
        </w:tc>
      </w:tr>
      <w:tr w:rsidR="00524F01" w:rsidRPr="00B533F5" w14:paraId="6D5E0972" w14:textId="77777777" w:rsidTr="005519B2">
        <w:tc>
          <w:tcPr>
            <w:tcW w:w="1086" w:type="dxa"/>
            <w:gridSpan w:val="2"/>
            <w:shd w:val="clear" w:color="auto" w:fill="auto"/>
          </w:tcPr>
          <w:p w14:paraId="6D5E096F" w14:textId="77777777" w:rsidR="00524F01" w:rsidRPr="00B533F5" w:rsidRDefault="00524F01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182" w:type="dxa"/>
            <w:gridSpan w:val="4"/>
            <w:shd w:val="clear" w:color="auto" w:fill="auto"/>
          </w:tcPr>
          <w:p w14:paraId="6D5E0970" w14:textId="77777777" w:rsidR="00524F01" w:rsidRPr="00B533F5" w:rsidRDefault="00524F01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310" w:type="dxa"/>
            <w:gridSpan w:val="5"/>
            <w:shd w:val="clear" w:color="auto" w:fill="auto"/>
          </w:tcPr>
          <w:p w14:paraId="6D5E0971" w14:textId="77777777" w:rsidR="00524F01" w:rsidRPr="00B533F5" w:rsidRDefault="00524F01" w:rsidP="00524F01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ระดับชั้นมัธยมศึกษาปีที่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372203" w:rsidRPr="00B533F5" w14:paraId="6D5E0978" w14:textId="77777777" w:rsidTr="00524F01">
        <w:tc>
          <w:tcPr>
            <w:tcW w:w="827" w:type="dxa"/>
            <w:shd w:val="clear" w:color="auto" w:fill="auto"/>
          </w:tcPr>
          <w:p w14:paraId="6D5E0973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56" w:type="dxa"/>
            <w:gridSpan w:val="3"/>
            <w:shd w:val="clear" w:color="auto" w:fill="auto"/>
          </w:tcPr>
          <w:p w14:paraId="6D5E0974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510" w:type="dxa"/>
            <w:gridSpan w:val="3"/>
            <w:shd w:val="clear" w:color="auto" w:fill="auto"/>
          </w:tcPr>
          <w:p w14:paraId="6D5E0975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69" w:type="dxa"/>
            <w:gridSpan w:val="3"/>
            <w:shd w:val="clear" w:color="auto" w:fill="auto"/>
          </w:tcPr>
          <w:p w14:paraId="6D5E0976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   1</w:t>
            </w:r>
          </w:p>
        </w:tc>
        <w:tc>
          <w:tcPr>
            <w:tcW w:w="1616" w:type="dxa"/>
            <w:shd w:val="clear" w:color="auto" w:fill="auto"/>
          </w:tcPr>
          <w:p w14:paraId="6D5E0977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979" w14:textId="77777777" w:rsidR="00524F01" w:rsidRDefault="00524F01" w:rsidP="00014ED0">
      <w:pPr>
        <w:spacing w:line="380" w:lineRule="exact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7A" w14:textId="77777777" w:rsidR="00014ED0" w:rsidRPr="00B533F5" w:rsidRDefault="00014ED0" w:rsidP="009924DE">
      <w:pPr>
        <w:spacing w:line="380" w:lineRule="exac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ศึกษา วิเคราะห์ โรคทางพันธุกรรม ปัญหาของโรคทางพันธุกรรมที่เป็นปัญหาสาธารณสุข</w:t>
      </w:r>
      <w:r w:rsidR="009924D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B533F5">
        <w:rPr>
          <w:rFonts w:ascii="TH SarabunIT๙" w:hAnsi="TH SarabunIT๙" w:cs="TH SarabunIT๙"/>
          <w:sz w:val="32"/>
          <w:szCs w:val="32"/>
          <w:cs/>
        </w:rPr>
        <w:t>ของประเทศ สถานการณ์โรคทางพันธุกรรมที่ทำให้คนไทยเสียชีวิต สาเหตุ อาการ การป้องกันและดูแลบุคคลในครอบครัวและชุมชนที่ป่วยเป็นโรคทางพันธุกรรม ปัจจัยเสี่ยงที่มีผลต่อสุขภาพ วิธีการดูแลสุขภาพที่เหมาะสม การรู้จักแก้ไขป้องกันปัญหาสุขภาพ พฤติกรรมเสี่ยงของคนในชุมชน กระบวนการทางสังคมเพื่อสร้างความปลอดภัย กฎหมายที่เกี่ยวข้องในการคุ้มครองความปลอดภัยของชุมชน และแนวทางการมีส่วนร่วมในการสร้างความปลอดภัยในชุมชน ปัจจัยเสี่ยงที่ทำให้ติดสารเสพติด ผลกระทบจากการครอบครอง การใช้ และการจำหน่ายสารเสพติด  โทษทางกฎหมายการแก้ไข ป้องกันปัญหาสารเสพติด ความสำคัญของการช่วยฟื้นคืนชีพขั้นพื้นฐาน การช่วยเหลือผู้ประสบภัย การปฐมพยาบาล ตลอดจนการวางแผนพัฒนาเพื่อสร้างเสริมสมรรถภาพทางกายและสมรรถภาพทางกลไก</w:t>
      </w:r>
    </w:p>
    <w:p w14:paraId="6D5E097B" w14:textId="77777777" w:rsidR="00524F01" w:rsidRPr="00D52404" w:rsidRDefault="00014ED0" w:rsidP="002A0AE6">
      <w:pPr>
        <w:ind w:firstLine="720"/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โดยใช้กระบวนการคิด กระบวนการเรียนรู้แบบร่วมมือ กระบวนการสืบค้นข้อมูล กระบวนการปฏิบัติและกระบวนการกลุ่มเพื่อให้เกิดความรู้ความเข้าใจ นำหลักการ แนวคิดไปปรับปรุง ปฏิบัติในการดูแลรักษาและพัฒนาคุณภาพชีวิตของตนเองและครอบครัว มีคุณธรรม จริยธรรม และมีคุณลักษณะอันพึงประสงค์ในด้านความรักชาติ ศาสน์ กษัตริย์  ซื่อสัตย์สุจริต มีวินัย ใฝ่เรียนรู้ มุ่งมั่นในการทำงาน มีจิตสาธารณะรักความเป็นไทย</w:t>
      </w:r>
      <w:r w:rsidR="00524F01" w:rsidRPr="00D52404"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t>และ</w:t>
      </w:r>
      <w:r w:rsidR="00524F0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6D5E097C" w14:textId="77777777" w:rsidR="00014ED0" w:rsidRPr="00B533F5" w:rsidRDefault="00014ED0" w:rsidP="00014ED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7D" w14:textId="77777777" w:rsidR="00014ED0" w:rsidRPr="00B533F5" w:rsidRDefault="00372203" w:rsidP="00014ED0">
      <w:pPr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14:paraId="6D5E097E" w14:textId="77777777" w:rsidR="00014ED0" w:rsidRDefault="002A0AE6" w:rsidP="002A0AE6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อธิบายความหมายและปฏิบัติตนเพื่อป้องกันดุแลบุคคลในครอบครัวและชุมชนให้ห่างไกลจากโรคทางพันธุกรรมได้ ( พ</w:t>
      </w:r>
      <w:r w:rsidR="00014ED0" w:rsidRPr="00B533F5">
        <w:rPr>
          <w:rFonts w:ascii="TH SarabunIT๙" w:hAnsi="TH SarabunIT๙" w:cs="TH SarabunIT๙"/>
          <w:sz w:val="32"/>
          <w:szCs w:val="32"/>
        </w:rPr>
        <w:t>4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="00014ED0" w:rsidRPr="00B533F5">
        <w:rPr>
          <w:rFonts w:ascii="TH SarabunIT๙" w:hAnsi="TH SarabunIT๙" w:cs="TH SarabunIT๙"/>
          <w:sz w:val="32"/>
          <w:szCs w:val="32"/>
        </w:rPr>
        <w:t>4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="00014ED0" w:rsidRPr="00B533F5">
        <w:rPr>
          <w:rFonts w:ascii="TH SarabunIT๙" w:hAnsi="TH SarabunIT๙" w:cs="TH SarabunIT๙"/>
          <w:sz w:val="32"/>
          <w:szCs w:val="32"/>
        </w:rPr>
        <w:t>6</w:t>
      </w:r>
      <w:r w:rsidR="00792D82">
        <w:rPr>
          <w:rFonts w:ascii="TH SarabunIT๙" w:hAnsi="TH SarabunIT๙" w:cs="TH SarabunIT๙"/>
          <w:sz w:val="32"/>
          <w:szCs w:val="32"/>
          <w:cs/>
        </w:rPr>
        <w:t>/</w:t>
      </w:r>
      <w:r w:rsidR="00014ED0"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7F" w14:textId="77777777" w:rsidR="00014ED0" w:rsidRDefault="002A0AE6" w:rsidP="002A0AE6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 xml:space="preserve">ตระหนักถึงสภาวะของคนไทยและปัจจัยเสี่ยงที่มีผลต่อสุขภาพ </w:t>
      </w:r>
      <w:proofErr w:type="gramStart"/>
      <w:r w:rsidR="00014ED0"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="00014ED0" w:rsidRPr="00B533F5">
        <w:rPr>
          <w:rFonts w:ascii="TH SarabunIT๙" w:hAnsi="TH SarabunIT๙" w:cs="TH SarabunIT๙"/>
          <w:sz w:val="32"/>
          <w:szCs w:val="32"/>
        </w:rPr>
        <w:t>4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="00014ED0" w:rsidRPr="00B533F5">
        <w:rPr>
          <w:rFonts w:ascii="TH SarabunIT๙" w:hAnsi="TH SarabunIT๙" w:cs="TH SarabunIT๙"/>
          <w:sz w:val="32"/>
          <w:szCs w:val="32"/>
        </w:rPr>
        <w:t>4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="00014ED0" w:rsidRPr="00B533F5">
        <w:rPr>
          <w:rFonts w:ascii="TH SarabunIT๙" w:hAnsi="TH SarabunIT๙" w:cs="TH SarabunIT๙"/>
          <w:sz w:val="32"/>
          <w:szCs w:val="32"/>
        </w:rPr>
        <w:t>6</w:t>
      </w:r>
      <w:r w:rsidR="00792D82">
        <w:rPr>
          <w:rFonts w:ascii="TH SarabunIT๙" w:hAnsi="TH SarabunIT๙" w:cs="TH SarabunIT๙"/>
          <w:sz w:val="32"/>
          <w:szCs w:val="32"/>
          <w:cs/>
        </w:rPr>
        <w:t>/</w:t>
      </w:r>
      <w:r w:rsidR="00014ED0" w:rsidRPr="00B533F5">
        <w:rPr>
          <w:rFonts w:ascii="TH SarabunIT๙" w:hAnsi="TH SarabunIT๙" w:cs="TH SarabunIT๙"/>
          <w:sz w:val="32"/>
          <w:szCs w:val="32"/>
        </w:rPr>
        <w:t xml:space="preserve">2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80" w14:textId="77777777" w:rsidR="00014ED0" w:rsidRDefault="002A0AE6" w:rsidP="002A0AE6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 xml:space="preserve">รู้วิธีการดูแลสุขภาพที่เหมาะสม และแก้ไขปัญหาสุขภาพได้ </w:t>
      </w:r>
      <w:proofErr w:type="gramStart"/>
      <w:r w:rsidR="00014ED0"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="00014ED0" w:rsidRPr="00B533F5">
        <w:rPr>
          <w:rFonts w:ascii="TH SarabunIT๙" w:hAnsi="TH SarabunIT๙" w:cs="TH SarabunIT๙"/>
          <w:sz w:val="32"/>
          <w:szCs w:val="32"/>
        </w:rPr>
        <w:t>4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="00014ED0" w:rsidRPr="00B533F5">
        <w:rPr>
          <w:rFonts w:ascii="TH SarabunIT๙" w:hAnsi="TH SarabunIT๙" w:cs="TH SarabunIT๙"/>
          <w:sz w:val="32"/>
          <w:szCs w:val="32"/>
        </w:rPr>
        <w:t>4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="00014ED0" w:rsidRPr="00B533F5">
        <w:rPr>
          <w:rFonts w:ascii="TH SarabunIT๙" w:hAnsi="TH SarabunIT๙" w:cs="TH SarabunIT๙"/>
          <w:sz w:val="32"/>
          <w:szCs w:val="32"/>
        </w:rPr>
        <w:t>6</w:t>
      </w:r>
      <w:r w:rsidR="00792D82">
        <w:rPr>
          <w:rFonts w:ascii="TH SarabunIT๙" w:hAnsi="TH SarabunIT๙" w:cs="TH SarabunIT๙"/>
          <w:sz w:val="32"/>
          <w:szCs w:val="32"/>
          <w:cs/>
        </w:rPr>
        <w:t>/</w:t>
      </w:r>
      <w:r w:rsidR="00014ED0" w:rsidRPr="00B533F5">
        <w:rPr>
          <w:rFonts w:ascii="TH SarabunIT๙" w:hAnsi="TH SarabunIT๙" w:cs="TH SarabunIT๙"/>
          <w:sz w:val="32"/>
          <w:szCs w:val="32"/>
        </w:rPr>
        <w:t xml:space="preserve">6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81" w14:textId="77777777" w:rsidR="00014ED0" w:rsidRDefault="002A0AE6" w:rsidP="002A0AE6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 xml:space="preserve">อธิบายถึงสาเหตุที่ทำให้เกิดความไม่ปลอดภัยในชุมชนได้ </w:t>
      </w:r>
      <w:proofErr w:type="gramStart"/>
      <w:r w:rsidR="00014ED0"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="00014ED0" w:rsidRPr="00B533F5">
        <w:rPr>
          <w:rFonts w:ascii="TH SarabunIT๙" w:hAnsi="TH SarabunIT๙" w:cs="TH SarabunIT๙"/>
          <w:sz w:val="32"/>
          <w:szCs w:val="32"/>
        </w:rPr>
        <w:t>5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="00014ED0" w:rsidRPr="00B533F5">
        <w:rPr>
          <w:rFonts w:ascii="TH SarabunIT๙" w:hAnsi="TH SarabunIT๙" w:cs="TH SarabunIT๙"/>
          <w:sz w:val="32"/>
          <w:szCs w:val="32"/>
        </w:rPr>
        <w:t>4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="00014ED0" w:rsidRPr="00B533F5">
        <w:rPr>
          <w:rFonts w:ascii="TH SarabunIT๙" w:hAnsi="TH SarabunIT๙" w:cs="TH SarabunIT๙"/>
          <w:sz w:val="32"/>
          <w:szCs w:val="32"/>
        </w:rPr>
        <w:t>6</w:t>
      </w:r>
      <w:r w:rsidR="00792D82">
        <w:rPr>
          <w:rFonts w:ascii="TH SarabunIT๙" w:hAnsi="TH SarabunIT๙" w:cs="TH SarabunIT๙"/>
          <w:sz w:val="32"/>
          <w:szCs w:val="32"/>
          <w:cs/>
        </w:rPr>
        <w:t>/</w:t>
      </w:r>
      <w:r w:rsidR="00014ED0"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82" w14:textId="77777777" w:rsidR="00014ED0" w:rsidRDefault="002A0AE6" w:rsidP="002A0AE6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 xml:space="preserve">ตระหนักถึงผลการทบของพฤติกรรมเสี่ยงในชุมชนที่ทำให้เกิดความไม่ปลอดภัย </w:t>
      </w:r>
      <w:proofErr w:type="gramStart"/>
      <w:r w:rsidR="00014ED0"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="00014ED0" w:rsidRPr="00B533F5">
        <w:rPr>
          <w:rFonts w:ascii="TH SarabunIT๙" w:hAnsi="TH SarabunIT๙" w:cs="TH SarabunIT๙"/>
          <w:sz w:val="32"/>
          <w:szCs w:val="32"/>
        </w:rPr>
        <w:t>5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="00014ED0" w:rsidRPr="00B533F5">
        <w:rPr>
          <w:rFonts w:ascii="TH SarabunIT๙" w:hAnsi="TH SarabunIT๙" w:cs="TH SarabunIT๙"/>
          <w:sz w:val="32"/>
          <w:szCs w:val="32"/>
        </w:rPr>
        <w:t>4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="00014ED0" w:rsidRPr="00B533F5">
        <w:rPr>
          <w:rFonts w:ascii="TH SarabunIT๙" w:hAnsi="TH SarabunIT๙" w:cs="TH SarabunIT๙"/>
          <w:sz w:val="32"/>
          <w:szCs w:val="32"/>
        </w:rPr>
        <w:t>6</w:t>
      </w:r>
      <w:r w:rsidR="00792D82">
        <w:rPr>
          <w:rFonts w:ascii="TH SarabunIT๙" w:hAnsi="TH SarabunIT๙" w:cs="TH SarabunIT๙"/>
          <w:sz w:val="32"/>
          <w:szCs w:val="32"/>
          <w:cs/>
        </w:rPr>
        <w:t>/</w:t>
      </w:r>
      <w:r w:rsidR="00014ED0" w:rsidRPr="00B533F5">
        <w:rPr>
          <w:rFonts w:ascii="TH SarabunIT๙" w:hAnsi="TH SarabunIT๙" w:cs="TH SarabunIT๙"/>
          <w:sz w:val="32"/>
          <w:szCs w:val="32"/>
        </w:rPr>
        <w:t xml:space="preserve">5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83" w14:textId="77777777" w:rsidR="00014ED0" w:rsidRDefault="002A0AE6" w:rsidP="002A0AE6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อธิบายถึงผลกระทบจากการครอบครอง การใช้ และการจำหน่ายสารเสพติดได้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="00014ED0"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="00014ED0" w:rsidRPr="00B533F5">
        <w:rPr>
          <w:rFonts w:ascii="TH SarabunIT๙" w:hAnsi="TH SarabunIT๙" w:cs="TH SarabunIT๙"/>
          <w:sz w:val="32"/>
          <w:szCs w:val="32"/>
        </w:rPr>
        <w:t>5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="00014ED0" w:rsidRPr="00B533F5">
        <w:rPr>
          <w:rFonts w:ascii="TH SarabunIT๙" w:hAnsi="TH SarabunIT๙" w:cs="TH SarabunIT๙"/>
          <w:sz w:val="32"/>
          <w:szCs w:val="32"/>
        </w:rPr>
        <w:t>4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="00014ED0" w:rsidRPr="00B533F5">
        <w:rPr>
          <w:rFonts w:ascii="TH SarabunIT๙" w:hAnsi="TH SarabunIT๙" w:cs="TH SarabunIT๙"/>
          <w:sz w:val="32"/>
          <w:szCs w:val="32"/>
        </w:rPr>
        <w:t>6</w:t>
      </w:r>
      <w:r w:rsidR="00792D82">
        <w:rPr>
          <w:rFonts w:ascii="TH SarabunIT๙" w:hAnsi="TH SarabunIT๙" w:cs="TH SarabunIT๙"/>
          <w:sz w:val="32"/>
          <w:szCs w:val="32"/>
          <w:cs/>
        </w:rPr>
        <w:t>/</w:t>
      </w:r>
      <w:r w:rsidR="00014ED0" w:rsidRPr="00B533F5">
        <w:rPr>
          <w:rFonts w:ascii="TH SarabunIT๙" w:hAnsi="TH SarabunIT๙" w:cs="TH SarabunIT๙"/>
          <w:sz w:val="32"/>
          <w:szCs w:val="32"/>
        </w:rPr>
        <w:t xml:space="preserve">2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84" w14:textId="77777777" w:rsidR="00014ED0" w:rsidRDefault="002A0AE6" w:rsidP="002A0AE6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 xml:space="preserve">เสนอแนะแนวทางในการป้องกันและแก้ไขปัญหาสารเสพติดได้ </w:t>
      </w:r>
      <w:proofErr w:type="gramStart"/>
      <w:r w:rsidR="00014ED0"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="00014ED0" w:rsidRPr="00B533F5">
        <w:rPr>
          <w:rFonts w:ascii="TH SarabunIT๙" w:hAnsi="TH SarabunIT๙" w:cs="TH SarabunIT๙"/>
          <w:sz w:val="32"/>
          <w:szCs w:val="32"/>
        </w:rPr>
        <w:t>5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="00014ED0" w:rsidRPr="00B533F5">
        <w:rPr>
          <w:rFonts w:ascii="TH SarabunIT๙" w:hAnsi="TH SarabunIT๙" w:cs="TH SarabunIT๙"/>
          <w:sz w:val="32"/>
          <w:szCs w:val="32"/>
        </w:rPr>
        <w:t>4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="00014ED0" w:rsidRPr="00B533F5">
        <w:rPr>
          <w:rFonts w:ascii="TH SarabunIT๙" w:hAnsi="TH SarabunIT๙" w:cs="TH SarabunIT๙"/>
          <w:sz w:val="32"/>
          <w:szCs w:val="32"/>
        </w:rPr>
        <w:t>6</w:t>
      </w:r>
      <w:r w:rsidR="00792D82">
        <w:rPr>
          <w:rFonts w:ascii="TH SarabunIT๙" w:hAnsi="TH SarabunIT๙" w:cs="TH SarabunIT๙"/>
          <w:sz w:val="32"/>
          <w:szCs w:val="32"/>
          <w:cs/>
        </w:rPr>
        <w:t>/</w:t>
      </w:r>
      <w:r w:rsidR="00014ED0"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85" w14:textId="77777777" w:rsidR="00014ED0" w:rsidRDefault="002A0AE6" w:rsidP="002A0AE6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 xml:space="preserve">อธิบายและปฏิบัติการช่วยฟื้นคืนชีพของผู้ประสบภัยขั้นพื้นฐานได้ </w:t>
      </w:r>
      <w:proofErr w:type="gramStart"/>
      <w:r w:rsidR="00014ED0"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="00014ED0" w:rsidRPr="00B533F5">
        <w:rPr>
          <w:rFonts w:ascii="TH SarabunIT๙" w:hAnsi="TH SarabunIT๙" w:cs="TH SarabunIT๙"/>
          <w:sz w:val="32"/>
          <w:szCs w:val="32"/>
        </w:rPr>
        <w:t>5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="00014ED0" w:rsidRPr="00B533F5">
        <w:rPr>
          <w:rFonts w:ascii="TH SarabunIT๙" w:hAnsi="TH SarabunIT๙" w:cs="TH SarabunIT๙"/>
          <w:sz w:val="32"/>
          <w:szCs w:val="32"/>
        </w:rPr>
        <w:t>4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="00014ED0" w:rsidRPr="00B533F5">
        <w:rPr>
          <w:rFonts w:ascii="TH SarabunIT๙" w:hAnsi="TH SarabunIT๙" w:cs="TH SarabunIT๙"/>
          <w:sz w:val="32"/>
          <w:szCs w:val="32"/>
        </w:rPr>
        <w:t>6</w:t>
      </w:r>
      <w:r w:rsidR="00792D82">
        <w:rPr>
          <w:rFonts w:ascii="TH SarabunIT๙" w:hAnsi="TH SarabunIT๙" w:cs="TH SarabunIT๙"/>
          <w:sz w:val="32"/>
          <w:szCs w:val="32"/>
          <w:cs/>
        </w:rPr>
        <w:t>/</w:t>
      </w:r>
      <w:r w:rsidR="00014ED0" w:rsidRPr="00B533F5">
        <w:rPr>
          <w:rFonts w:ascii="TH SarabunIT๙" w:hAnsi="TH SarabunIT๙" w:cs="TH SarabunIT๙"/>
          <w:sz w:val="32"/>
          <w:szCs w:val="32"/>
        </w:rPr>
        <w:t xml:space="preserve">7 </w:t>
      </w:r>
      <w:r w:rsidR="00014ED0"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86" w14:textId="77777777" w:rsidR="00CC47B8" w:rsidRDefault="002A0AE6" w:rsidP="002A0AE6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14ED0" w:rsidRPr="002A0AE6">
        <w:rPr>
          <w:rFonts w:ascii="TH SarabunIT๙" w:hAnsi="TH SarabunIT๙" w:cs="TH SarabunIT๙"/>
          <w:sz w:val="32"/>
          <w:szCs w:val="32"/>
          <w:cs/>
        </w:rPr>
        <w:t xml:space="preserve">อธิบายหลักการพัฒนาสมรรถภาพทางกายและสมรรถภาพทางกลไกได้ </w:t>
      </w:r>
      <w:proofErr w:type="gramStart"/>
      <w:r w:rsidR="00014ED0" w:rsidRPr="002A0AE6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="00014ED0" w:rsidRPr="002A0AE6">
        <w:rPr>
          <w:rFonts w:ascii="TH SarabunIT๙" w:hAnsi="TH SarabunIT๙" w:cs="TH SarabunIT๙"/>
          <w:sz w:val="32"/>
          <w:szCs w:val="32"/>
        </w:rPr>
        <w:t>4</w:t>
      </w:r>
      <w:r w:rsidR="00014ED0" w:rsidRPr="002A0AE6">
        <w:rPr>
          <w:rFonts w:ascii="TH SarabunIT๙" w:hAnsi="TH SarabunIT๙" w:cs="TH SarabunIT๙"/>
          <w:sz w:val="32"/>
          <w:szCs w:val="32"/>
          <w:cs/>
        </w:rPr>
        <w:t>.1 ม</w:t>
      </w:r>
      <w:r w:rsidR="00014ED0" w:rsidRPr="002A0AE6">
        <w:rPr>
          <w:rFonts w:ascii="TH SarabunIT๙" w:hAnsi="TH SarabunIT๙" w:cs="TH SarabunIT๙"/>
          <w:sz w:val="32"/>
          <w:szCs w:val="32"/>
        </w:rPr>
        <w:t>4</w:t>
      </w:r>
      <w:r w:rsidR="00014ED0" w:rsidRPr="002A0AE6">
        <w:rPr>
          <w:rFonts w:ascii="TH SarabunIT๙" w:hAnsi="TH SarabunIT๙" w:cs="TH SarabunIT๙"/>
          <w:sz w:val="32"/>
          <w:szCs w:val="32"/>
          <w:cs/>
        </w:rPr>
        <w:t>-</w:t>
      </w:r>
      <w:r w:rsidR="00014ED0" w:rsidRPr="002A0AE6">
        <w:rPr>
          <w:rFonts w:ascii="TH SarabunIT๙" w:hAnsi="TH SarabunIT๙" w:cs="TH SarabunIT๙"/>
          <w:sz w:val="32"/>
          <w:szCs w:val="32"/>
        </w:rPr>
        <w:t>6</w:t>
      </w:r>
      <w:r w:rsidR="00792D82" w:rsidRPr="002A0AE6">
        <w:rPr>
          <w:rFonts w:ascii="TH SarabunIT๙" w:hAnsi="TH SarabunIT๙" w:cs="TH SarabunIT๙"/>
          <w:sz w:val="32"/>
          <w:szCs w:val="32"/>
          <w:cs/>
        </w:rPr>
        <w:t>/</w:t>
      </w:r>
      <w:r w:rsidR="00014ED0" w:rsidRPr="002A0AE6">
        <w:rPr>
          <w:rFonts w:ascii="TH SarabunIT๙" w:hAnsi="TH SarabunIT๙" w:cs="TH SarabunIT๙"/>
          <w:sz w:val="32"/>
          <w:szCs w:val="32"/>
        </w:rPr>
        <w:t xml:space="preserve">5 </w:t>
      </w:r>
      <w:r w:rsidR="00014ED0" w:rsidRPr="002A0AE6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87" w14:textId="77777777" w:rsidR="00150B35" w:rsidRDefault="002A0AE6" w:rsidP="002A0AE6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10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14ED0" w:rsidRPr="002A0AE6">
        <w:rPr>
          <w:rFonts w:ascii="TH SarabunIT๙" w:hAnsi="TH SarabunIT๙" w:cs="TH SarabunIT๙"/>
          <w:sz w:val="32"/>
          <w:szCs w:val="32"/>
          <w:cs/>
        </w:rPr>
        <w:t xml:space="preserve">ปฏิบัติการทดสอบสมรรถภาพทางกายและสมรรถภาพทางกลไกในแต่ละองค์ประกอบได้อย่างเหมาะสม </w:t>
      </w:r>
      <w:proofErr w:type="gramStart"/>
      <w:r w:rsidR="00014ED0" w:rsidRPr="002A0AE6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="00014ED0" w:rsidRPr="002A0AE6">
        <w:rPr>
          <w:rFonts w:ascii="TH SarabunIT๙" w:hAnsi="TH SarabunIT๙" w:cs="TH SarabunIT๙"/>
          <w:sz w:val="32"/>
          <w:szCs w:val="32"/>
        </w:rPr>
        <w:t>4</w:t>
      </w:r>
      <w:r w:rsidR="00014ED0" w:rsidRPr="002A0AE6">
        <w:rPr>
          <w:rFonts w:ascii="TH SarabunIT๙" w:hAnsi="TH SarabunIT๙" w:cs="TH SarabunIT๙"/>
          <w:sz w:val="32"/>
          <w:szCs w:val="32"/>
          <w:cs/>
        </w:rPr>
        <w:t>.1 ม</w:t>
      </w:r>
      <w:r w:rsidR="00014ED0" w:rsidRPr="002A0AE6">
        <w:rPr>
          <w:rFonts w:ascii="TH SarabunIT๙" w:hAnsi="TH SarabunIT๙" w:cs="TH SarabunIT๙"/>
          <w:sz w:val="32"/>
          <w:szCs w:val="32"/>
        </w:rPr>
        <w:t>4</w:t>
      </w:r>
      <w:r w:rsidR="00014ED0" w:rsidRPr="002A0AE6">
        <w:rPr>
          <w:rFonts w:ascii="TH SarabunIT๙" w:hAnsi="TH SarabunIT๙" w:cs="TH SarabunIT๙"/>
          <w:sz w:val="32"/>
          <w:szCs w:val="32"/>
          <w:cs/>
        </w:rPr>
        <w:t>-</w:t>
      </w:r>
      <w:r w:rsidR="00014ED0" w:rsidRPr="002A0AE6">
        <w:rPr>
          <w:rFonts w:ascii="TH SarabunIT๙" w:hAnsi="TH SarabunIT๙" w:cs="TH SarabunIT๙"/>
          <w:sz w:val="32"/>
          <w:szCs w:val="32"/>
        </w:rPr>
        <w:t>6</w:t>
      </w:r>
      <w:r w:rsidR="00792D82" w:rsidRPr="002A0AE6">
        <w:rPr>
          <w:rFonts w:ascii="TH SarabunIT๙" w:hAnsi="TH SarabunIT๙" w:cs="TH SarabunIT๙"/>
          <w:sz w:val="32"/>
          <w:szCs w:val="32"/>
          <w:cs/>
        </w:rPr>
        <w:t>/</w:t>
      </w:r>
      <w:r w:rsidR="00014ED0" w:rsidRPr="002A0AE6">
        <w:rPr>
          <w:rFonts w:ascii="TH SarabunIT๙" w:hAnsi="TH SarabunIT๙" w:cs="TH SarabunIT๙"/>
          <w:sz w:val="32"/>
          <w:szCs w:val="32"/>
        </w:rPr>
        <w:t xml:space="preserve">8 </w:t>
      </w:r>
      <w:r w:rsidR="00014ED0" w:rsidRPr="002A0AE6">
        <w:rPr>
          <w:rFonts w:ascii="TH SarabunIT๙" w:hAnsi="TH SarabunIT๙" w:cs="TH SarabunIT๙"/>
          <w:sz w:val="32"/>
          <w:szCs w:val="32"/>
          <w:cs/>
        </w:rPr>
        <w:t>)</w:t>
      </w:r>
      <w:r w:rsidRPr="002A0AE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D5E0988" w14:textId="77777777" w:rsidR="00426312" w:rsidRDefault="00426312" w:rsidP="002A0AE6">
      <w:pPr>
        <w:spacing w:line="380" w:lineRule="exact"/>
        <w:rPr>
          <w:rFonts w:ascii="TH SarabunIT๙" w:hAnsi="TH SarabunIT๙" w:cs="TH SarabunIT๙"/>
          <w:sz w:val="32"/>
          <w:szCs w:val="32"/>
        </w:rPr>
      </w:pPr>
    </w:p>
    <w:p w14:paraId="6D5E0989" w14:textId="77777777" w:rsidR="00150B35" w:rsidRPr="006E6C53" w:rsidRDefault="00150B35" w:rsidP="00150B35">
      <w:pPr>
        <w:spacing w:line="380" w:lineRule="exac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มาตรฐาน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จาก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 จาก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 29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179"/>
        <w:gridCol w:w="180"/>
        <w:gridCol w:w="4049"/>
        <w:gridCol w:w="633"/>
        <w:gridCol w:w="87"/>
        <w:gridCol w:w="990"/>
        <w:gridCol w:w="1633"/>
      </w:tblGrid>
      <w:tr w:rsidR="00372203" w:rsidRPr="00B533F5" w14:paraId="6D5E098B" w14:textId="77777777" w:rsidTr="004B5B8F">
        <w:tc>
          <w:tcPr>
            <w:tcW w:w="8578" w:type="dxa"/>
            <w:gridSpan w:val="8"/>
            <w:shd w:val="clear" w:color="auto" w:fill="auto"/>
          </w:tcPr>
          <w:p w14:paraId="6D5E098A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</w:tr>
      <w:tr w:rsidR="00372203" w:rsidRPr="00B533F5" w14:paraId="6D5E0990" w14:textId="77777777" w:rsidTr="004B5B8F">
        <w:tc>
          <w:tcPr>
            <w:tcW w:w="1186" w:type="dxa"/>
            <w:gridSpan w:val="3"/>
            <w:shd w:val="clear" w:color="auto" w:fill="auto"/>
          </w:tcPr>
          <w:p w14:paraId="6D5E098C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769" w:type="dxa"/>
            <w:gridSpan w:val="3"/>
            <w:shd w:val="clear" w:color="auto" w:fill="auto"/>
          </w:tcPr>
          <w:p w14:paraId="6D5E098D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</w:t>
            </w:r>
            <w:r w:rsidR="00835A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และพลศึกษา</w:t>
            </w:r>
            <w:r w:rsidR="00835A44"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14ED0"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6D5E098E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33" w:type="dxa"/>
            <w:shd w:val="clear" w:color="auto" w:fill="auto"/>
          </w:tcPr>
          <w:p w14:paraId="6D5E098F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3310</w:t>
            </w:r>
            <w:r w:rsidR="00014ED0"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4B5B8F" w:rsidRPr="00B533F5" w14:paraId="6D5E0992" w14:textId="77777777" w:rsidTr="005519B2">
        <w:tc>
          <w:tcPr>
            <w:tcW w:w="8578" w:type="dxa"/>
            <w:gridSpan w:val="8"/>
            <w:shd w:val="clear" w:color="auto" w:fill="auto"/>
          </w:tcPr>
          <w:p w14:paraId="6D5E0991" w14:textId="77777777" w:rsidR="004B5B8F" w:rsidRPr="00B533F5" w:rsidRDefault="004B5B8F" w:rsidP="004B5B8F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การสร้างเสริมสุขภาพ สมรรถภาพและการป้องกันโรค</w:t>
            </w:r>
          </w:p>
        </w:tc>
      </w:tr>
      <w:tr w:rsidR="004B5B8F" w:rsidRPr="00B533F5" w14:paraId="6D5E0996" w14:textId="77777777" w:rsidTr="005519B2">
        <w:tc>
          <w:tcPr>
            <w:tcW w:w="1006" w:type="dxa"/>
            <w:gridSpan w:val="2"/>
            <w:shd w:val="clear" w:color="auto" w:fill="auto"/>
          </w:tcPr>
          <w:p w14:paraId="6D5E0993" w14:textId="77777777" w:rsidR="004B5B8F" w:rsidRPr="00B533F5" w:rsidRDefault="004B5B8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29" w:type="dxa"/>
            <w:gridSpan w:val="2"/>
            <w:shd w:val="clear" w:color="auto" w:fill="auto"/>
          </w:tcPr>
          <w:p w14:paraId="6D5E0994" w14:textId="77777777" w:rsidR="004B5B8F" w:rsidRPr="00B533F5" w:rsidRDefault="004B5B8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3343" w:type="dxa"/>
            <w:gridSpan w:val="4"/>
            <w:shd w:val="clear" w:color="auto" w:fill="auto"/>
          </w:tcPr>
          <w:p w14:paraId="6D5E0995" w14:textId="77777777" w:rsidR="004B5B8F" w:rsidRPr="00B533F5" w:rsidRDefault="004B5B8F" w:rsidP="004B5B8F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DB0657" w:rsidRPr="00B533F5" w14:paraId="6D5E099B" w14:textId="77777777" w:rsidTr="005519B2">
        <w:tc>
          <w:tcPr>
            <w:tcW w:w="827" w:type="dxa"/>
            <w:shd w:val="clear" w:color="auto" w:fill="auto"/>
          </w:tcPr>
          <w:p w14:paraId="6D5E0997" w14:textId="77777777" w:rsidR="00DB0657" w:rsidRPr="00B533F5" w:rsidRDefault="00DB065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041" w:type="dxa"/>
            <w:gridSpan w:val="4"/>
            <w:shd w:val="clear" w:color="auto" w:fill="auto"/>
          </w:tcPr>
          <w:p w14:paraId="6D5E0998" w14:textId="77777777" w:rsidR="00DB0657" w:rsidRPr="00B533F5" w:rsidRDefault="00DB065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6D5E0999" w14:textId="77777777" w:rsidR="00DB0657" w:rsidRPr="00B533F5" w:rsidRDefault="00DB065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</w:tc>
        <w:tc>
          <w:tcPr>
            <w:tcW w:w="1633" w:type="dxa"/>
            <w:shd w:val="clear" w:color="auto" w:fill="auto"/>
          </w:tcPr>
          <w:p w14:paraId="6D5E099A" w14:textId="77777777" w:rsidR="00DB0657" w:rsidRPr="00B533F5" w:rsidRDefault="00DB065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99C" w14:textId="77777777" w:rsidR="00372203" w:rsidRDefault="00372203" w:rsidP="00372203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9D" w14:textId="77777777" w:rsidR="004B5B8F" w:rsidRPr="00B533F5" w:rsidRDefault="004B5B8F" w:rsidP="00372203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47"/>
        <w:gridCol w:w="2242"/>
        <w:gridCol w:w="4480"/>
        <w:gridCol w:w="1209"/>
      </w:tblGrid>
      <w:tr w:rsidR="00372203" w:rsidRPr="00B533F5" w14:paraId="6D5E09A1" w14:textId="77777777" w:rsidTr="00707F61">
        <w:tc>
          <w:tcPr>
            <w:tcW w:w="2889" w:type="dxa"/>
            <w:gridSpan w:val="2"/>
          </w:tcPr>
          <w:p w14:paraId="6D5E099E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480" w:type="dxa"/>
          </w:tcPr>
          <w:p w14:paraId="6D5E099F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09" w:type="dxa"/>
          </w:tcPr>
          <w:p w14:paraId="6D5E09A0" w14:textId="77777777" w:rsidR="00372203" w:rsidRPr="00B533F5" w:rsidRDefault="00372203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014ED0" w:rsidRPr="00B533F5" w14:paraId="6D5E09A6" w14:textId="77777777" w:rsidTr="00707F61">
        <w:tc>
          <w:tcPr>
            <w:tcW w:w="647" w:type="dxa"/>
          </w:tcPr>
          <w:p w14:paraId="6D5E09A2" w14:textId="77777777" w:rsidR="00014ED0" w:rsidRPr="00B533F5" w:rsidRDefault="00014ED0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42" w:type="dxa"/>
          </w:tcPr>
          <w:p w14:paraId="6D5E09A3" w14:textId="77777777" w:rsidR="00014ED0" w:rsidRPr="00B533F5" w:rsidRDefault="00014ED0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โรคทางพันธุกรรม</w:t>
            </w:r>
          </w:p>
        </w:tc>
        <w:tc>
          <w:tcPr>
            <w:tcW w:w="4480" w:type="dxa"/>
          </w:tcPr>
          <w:p w14:paraId="6D5E09A4" w14:textId="77777777" w:rsidR="00014ED0" w:rsidRPr="00B533F5" w:rsidRDefault="00014ED0" w:rsidP="00707F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อธิบายคว</w:t>
            </w:r>
            <w:r w:rsidR="005122AD"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ามหมายและปฏิบัติตนเพื่อป้องกันดู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แลบุคคลในครอบครัวและชุมชนให้ห่างไกลจากโรคทางพันธุกรรมได้</w:t>
            </w:r>
          </w:p>
        </w:tc>
        <w:tc>
          <w:tcPr>
            <w:tcW w:w="1209" w:type="dxa"/>
          </w:tcPr>
          <w:p w14:paraId="6D5E09A5" w14:textId="77777777" w:rsidR="00014ED0" w:rsidRPr="00B533F5" w:rsidRDefault="00014ED0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014ED0" w:rsidRPr="00B533F5" w14:paraId="6D5E09AC" w14:textId="77777777" w:rsidTr="00707F61">
        <w:tc>
          <w:tcPr>
            <w:tcW w:w="647" w:type="dxa"/>
          </w:tcPr>
          <w:p w14:paraId="6D5E09A7" w14:textId="77777777" w:rsidR="00014ED0" w:rsidRPr="00B533F5" w:rsidRDefault="00014ED0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42" w:type="dxa"/>
          </w:tcPr>
          <w:p w14:paraId="6D5E09A8" w14:textId="77777777" w:rsidR="00014ED0" w:rsidRPr="00B533F5" w:rsidRDefault="00014ED0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ปัจจัยเสี่ยง</w:t>
            </w:r>
          </w:p>
        </w:tc>
        <w:tc>
          <w:tcPr>
            <w:tcW w:w="4480" w:type="dxa"/>
          </w:tcPr>
          <w:p w14:paraId="6D5E09A9" w14:textId="77777777" w:rsidR="00014ED0" w:rsidRPr="00B533F5" w:rsidRDefault="00014ED0" w:rsidP="00707F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ตระหนักถึงสภาวะของคนไทยและปัจจัยเสี่ยงที่มีผลต่อสุขภาพ</w:t>
            </w:r>
          </w:p>
          <w:p w14:paraId="6D5E09AA" w14:textId="77777777" w:rsidR="00014ED0" w:rsidRPr="00B533F5" w:rsidRDefault="00014ED0" w:rsidP="00707F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รู้วิธีการดูแลสุขภาพที่เหมาะสม และแก้ไขปัญหาสุขภาพได้</w:t>
            </w:r>
          </w:p>
        </w:tc>
        <w:tc>
          <w:tcPr>
            <w:tcW w:w="1209" w:type="dxa"/>
          </w:tcPr>
          <w:p w14:paraId="6D5E09AB" w14:textId="77777777" w:rsidR="00014ED0" w:rsidRPr="00B533F5" w:rsidRDefault="00014ED0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014ED0" w:rsidRPr="00B533F5" w14:paraId="6D5E09B2" w14:textId="77777777" w:rsidTr="00707F61">
        <w:tc>
          <w:tcPr>
            <w:tcW w:w="647" w:type="dxa"/>
          </w:tcPr>
          <w:p w14:paraId="6D5E09AD" w14:textId="77777777" w:rsidR="00014ED0" w:rsidRPr="00B533F5" w:rsidRDefault="00014ED0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42" w:type="dxa"/>
          </w:tcPr>
          <w:p w14:paraId="6D5E09AE" w14:textId="77777777" w:rsidR="00014ED0" w:rsidRPr="00B533F5" w:rsidRDefault="00014ED0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ชุมชนปลอดภัย</w:t>
            </w:r>
          </w:p>
        </w:tc>
        <w:tc>
          <w:tcPr>
            <w:tcW w:w="4480" w:type="dxa"/>
          </w:tcPr>
          <w:p w14:paraId="6D5E09AF" w14:textId="77777777" w:rsidR="00014ED0" w:rsidRPr="00B533F5" w:rsidRDefault="00014ED0" w:rsidP="00707F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อธิบายถึงสาเหตุที่ทำให้เกิดความไม่ปลอดภัยในชุมชนได้</w:t>
            </w:r>
          </w:p>
          <w:p w14:paraId="6D5E09B0" w14:textId="77777777" w:rsidR="00014ED0" w:rsidRPr="00B533F5" w:rsidRDefault="00014ED0" w:rsidP="00707F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ตระหนักถึงผลการทบของพฤติกรรมเสี่ยงในชุมชนที่ทำให้เกิดความไม่ปลอดภัย</w:t>
            </w:r>
          </w:p>
        </w:tc>
        <w:tc>
          <w:tcPr>
            <w:tcW w:w="1209" w:type="dxa"/>
          </w:tcPr>
          <w:p w14:paraId="6D5E09B1" w14:textId="77777777" w:rsidR="00014ED0" w:rsidRPr="00B533F5" w:rsidRDefault="00014ED0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014ED0" w:rsidRPr="00B533F5" w14:paraId="6D5E09B9" w14:textId="77777777" w:rsidTr="00707F61">
        <w:tc>
          <w:tcPr>
            <w:tcW w:w="647" w:type="dxa"/>
          </w:tcPr>
          <w:p w14:paraId="6D5E09B3" w14:textId="77777777" w:rsidR="00014ED0" w:rsidRPr="00B533F5" w:rsidRDefault="00014ED0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42" w:type="dxa"/>
          </w:tcPr>
          <w:p w14:paraId="6D5E09B4" w14:textId="77777777" w:rsidR="00014ED0" w:rsidRPr="00B533F5" w:rsidRDefault="00014ED0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ห่างไกลสารเสพติด</w:t>
            </w:r>
          </w:p>
        </w:tc>
        <w:tc>
          <w:tcPr>
            <w:tcW w:w="4480" w:type="dxa"/>
          </w:tcPr>
          <w:p w14:paraId="6D5E09B5" w14:textId="77777777" w:rsidR="00014ED0" w:rsidRPr="00B533F5" w:rsidRDefault="00014ED0" w:rsidP="00707F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อธิบายถึงผลกระทบจากการครอบครอง </w:t>
            </w:r>
          </w:p>
          <w:p w14:paraId="6D5E09B6" w14:textId="77777777" w:rsidR="00014ED0" w:rsidRPr="00B533F5" w:rsidRDefault="00014ED0" w:rsidP="00707F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 และการจำหน่ายสารเสพติดได้</w:t>
            </w:r>
          </w:p>
          <w:p w14:paraId="6D5E09B7" w14:textId="77777777" w:rsidR="00014ED0" w:rsidRPr="00B533F5" w:rsidRDefault="00014ED0" w:rsidP="00707F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เสนแนะแนวทางในการป้องกันและแก้ไขปัญหาสารเสพติดได้</w:t>
            </w:r>
          </w:p>
        </w:tc>
        <w:tc>
          <w:tcPr>
            <w:tcW w:w="1209" w:type="dxa"/>
          </w:tcPr>
          <w:p w14:paraId="6D5E09B8" w14:textId="77777777" w:rsidR="00014ED0" w:rsidRPr="00B533F5" w:rsidRDefault="00014ED0" w:rsidP="00707F61">
            <w:pPr>
              <w:tabs>
                <w:tab w:val="left" w:pos="420"/>
                <w:tab w:val="center" w:pos="522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014ED0" w:rsidRPr="00B533F5" w14:paraId="6D5E09BE" w14:textId="77777777" w:rsidTr="00707F61">
        <w:tc>
          <w:tcPr>
            <w:tcW w:w="647" w:type="dxa"/>
          </w:tcPr>
          <w:p w14:paraId="6D5E09BA" w14:textId="77777777" w:rsidR="00014ED0" w:rsidRPr="00B533F5" w:rsidRDefault="00014ED0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42" w:type="dxa"/>
          </w:tcPr>
          <w:p w14:paraId="6D5E09BB" w14:textId="77777777" w:rsidR="00014ED0" w:rsidRPr="00B533F5" w:rsidRDefault="00014ED0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การช่วยฟื้นคืนชีพ</w:t>
            </w:r>
          </w:p>
        </w:tc>
        <w:tc>
          <w:tcPr>
            <w:tcW w:w="4480" w:type="dxa"/>
          </w:tcPr>
          <w:p w14:paraId="6D5E09BC" w14:textId="77777777" w:rsidR="00014ED0" w:rsidRPr="00B533F5" w:rsidRDefault="00014ED0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อธิบายและปฏิบัติการช่วยฟื้นคืนชีพของผู้ประสบภัยขั้นพื้นฐานได้</w:t>
            </w:r>
          </w:p>
        </w:tc>
        <w:tc>
          <w:tcPr>
            <w:tcW w:w="1209" w:type="dxa"/>
          </w:tcPr>
          <w:p w14:paraId="6D5E09BD" w14:textId="77777777" w:rsidR="00014ED0" w:rsidRPr="00B533F5" w:rsidRDefault="00014ED0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014ED0" w:rsidRPr="00B533F5" w14:paraId="6D5E09C4" w14:textId="77777777" w:rsidTr="00707F61">
        <w:tc>
          <w:tcPr>
            <w:tcW w:w="647" w:type="dxa"/>
          </w:tcPr>
          <w:p w14:paraId="6D5E09BF" w14:textId="77777777" w:rsidR="00014ED0" w:rsidRPr="00B533F5" w:rsidRDefault="00014ED0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242" w:type="dxa"/>
          </w:tcPr>
          <w:p w14:paraId="6D5E09C0" w14:textId="77777777" w:rsidR="00014ED0" w:rsidRPr="00B533F5" w:rsidRDefault="00014ED0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สร้างเสริมสมรรถภาพ</w:t>
            </w:r>
          </w:p>
        </w:tc>
        <w:tc>
          <w:tcPr>
            <w:tcW w:w="4480" w:type="dxa"/>
          </w:tcPr>
          <w:p w14:paraId="6D5E09C1" w14:textId="77777777" w:rsidR="00014ED0" w:rsidRPr="00B533F5" w:rsidRDefault="00014ED0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อธิบายหลักการพัฒนาสมรรถภาพทางกายและสมรรถภาพทางกลไกได้</w:t>
            </w:r>
          </w:p>
          <w:p w14:paraId="6D5E09C2" w14:textId="77777777" w:rsidR="00014ED0" w:rsidRPr="00B533F5" w:rsidRDefault="00014ED0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ปฏิบัติการทดสอบสมรรถภาพทางกายและสมรรถภาพทางกลไกในแต่ละองค์ประกอบได้อย่างเหมาะสม</w:t>
            </w:r>
          </w:p>
        </w:tc>
        <w:tc>
          <w:tcPr>
            <w:tcW w:w="1209" w:type="dxa"/>
          </w:tcPr>
          <w:p w14:paraId="6D5E09C3" w14:textId="77777777" w:rsidR="00014ED0" w:rsidRPr="00B533F5" w:rsidRDefault="00014ED0" w:rsidP="00707F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014ED0" w:rsidRPr="00B533F5" w14:paraId="6D5E09C8" w14:textId="77777777" w:rsidTr="00707F61">
        <w:tc>
          <w:tcPr>
            <w:tcW w:w="2889" w:type="dxa"/>
            <w:gridSpan w:val="2"/>
          </w:tcPr>
          <w:p w14:paraId="6D5E09C5" w14:textId="77777777" w:rsidR="00014ED0" w:rsidRPr="00B533F5" w:rsidRDefault="00014ED0" w:rsidP="00792D82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4480" w:type="dxa"/>
          </w:tcPr>
          <w:p w14:paraId="6D5E09C6" w14:textId="77777777" w:rsidR="00014ED0" w:rsidRPr="00B533F5" w:rsidRDefault="00014ED0" w:rsidP="00792D82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 xml:space="preserve">10 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จุดประสงค์</w:t>
            </w:r>
          </w:p>
        </w:tc>
        <w:tc>
          <w:tcPr>
            <w:tcW w:w="1209" w:type="dxa"/>
          </w:tcPr>
          <w:p w14:paraId="6D5E09C7" w14:textId="77777777" w:rsidR="00014ED0" w:rsidRPr="00B533F5" w:rsidRDefault="00014ED0" w:rsidP="00792D82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 xml:space="preserve">20 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ชั่วโมง</w:t>
            </w:r>
          </w:p>
        </w:tc>
      </w:tr>
    </w:tbl>
    <w:p w14:paraId="6D5E09C9" w14:textId="77777777" w:rsidR="00372203" w:rsidRPr="00B533F5" w:rsidRDefault="00372203" w:rsidP="00372203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CA" w14:textId="77777777" w:rsidR="00372203" w:rsidRDefault="00372203" w:rsidP="00372203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CB" w14:textId="77777777" w:rsidR="00CC47B8" w:rsidRDefault="00CC47B8" w:rsidP="00372203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CC" w14:textId="77777777" w:rsidR="00CC47B8" w:rsidRDefault="00CC47B8" w:rsidP="00372203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CD" w14:textId="77777777" w:rsidR="00CC47B8" w:rsidRDefault="00CC47B8" w:rsidP="00372203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CE" w14:textId="77777777" w:rsidR="004B5B8F" w:rsidRDefault="004B5B8F" w:rsidP="00372203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CF" w14:textId="77777777" w:rsidR="00426312" w:rsidRPr="00B533F5" w:rsidRDefault="00426312" w:rsidP="00372203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256"/>
        <w:gridCol w:w="187"/>
        <w:gridCol w:w="113"/>
        <w:gridCol w:w="848"/>
        <w:gridCol w:w="3039"/>
        <w:gridCol w:w="625"/>
        <w:gridCol w:w="87"/>
        <w:gridCol w:w="475"/>
        <w:gridCol w:w="506"/>
        <w:gridCol w:w="1615"/>
      </w:tblGrid>
      <w:tr w:rsidR="005122AD" w:rsidRPr="00B533F5" w14:paraId="6D5E09D3" w14:textId="77777777" w:rsidTr="004B5B8F">
        <w:tc>
          <w:tcPr>
            <w:tcW w:w="2231" w:type="dxa"/>
            <w:gridSpan w:val="5"/>
            <w:shd w:val="clear" w:color="auto" w:fill="auto"/>
          </w:tcPr>
          <w:p w14:paraId="6D5E09D0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26" w:type="dxa"/>
            <w:gridSpan w:val="4"/>
            <w:shd w:val="clear" w:color="auto" w:fill="auto"/>
          </w:tcPr>
          <w:p w14:paraId="6D5E09D1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6D5E09D2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22AD" w:rsidRPr="00B533F5" w14:paraId="6D5E09D8" w14:textId="77777777" w:rsidTr="004B5B8F">
        <w:tc>
          <w:tcPr>
            <w:tcW w:w="1270" w:type="dxa"/>
            <w:gridSpan w:val="3"/>
            <w:shd w:val="clear" w:color="auto" w:fill="auto"/>
          </w:tcPr>
          <w:p w14:paraId="6D5E09D4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712" w:type="dxa"/>
            <w:gridSpan w:val="5"/>
            <w:shd w:val="clear" w:color="auto" w:fill="auto"/>
          </w:tcPr>
          <w:p w14:paraId="6D5E09D5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บาสเกตบอล</w:t>
            </w:r>
          </w:p>
        </w:tc>
        <w:tc>
          <w:tcPr>
            <w:tcW w:w="981" w:type="dxa"/>
            <w:gridSpan w:val="2"/>
            <w:shd w:val="clear" w:color="auto" w:fill="auto"/>
          </w:tcPr>
          <w:p w14:paraId="6D5E09D6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15" w:type="dxa"/>
            <w:shd w:val="clear" w:color="auto" w:fill="auto"/>
          </w:tcPr>
          <w:p w14:paraId="6D5E09D7" w14:textId="44508F27" w:rsidR="005122AD" w:rsidRPr="0098562D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</w:pPr>
            <w:r w:rsidRPr="0098562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</w:t>
            </w:r>
            <w:r w:rsidRPr="0098562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="007C2558" w:rsidRPr="0098562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๓</w:t>
            </w:r>
            <w:r w:rsidRPr="0098562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20</w:t>
            </w:r>
            <w:r w:rsidR="0098562D" w:rsidRPr="0098562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</w:t>
            </w:r>
          </w:p>
        </w:tc>
        <w:bookmarkStart w:id="0" w:name="_GoBack"/>
        <w:bookmarkEnd w:id="0"/>
      </w:tr>
      <w:tr w:rsidR="004B5B8F" w:rsidRPr="00B533F5" w14:paraId="6D5E09DA" w14:textId="77777777" w:rsidTr="005519B2">
        <w:tc>
          <w:tcPr>
            <w:tcW w:w="8578" w:type="dxa"/>
            <w:gridSpan w:val="11"/>
            <w:shd w:val="clear" w:color="auto" w:fill="auto"/>
          </w:tcPr>
          <w:p w14:paraId="6D5E09D9" w14:textId="77777777" w:rsidR="004B5B8F" w:rsidRPr="004B5B8F" w:rsidRDefault="004B5B8F" w:rsidP="00C12C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5B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4B5B8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B5B8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การเคลื่อนไหว  การออกกำลังกาย  การเล่นเกม  กีฬาไทย  และกีฬาสากล</w:t>
            </w:r>
          </w:p>
        </w:tc>
      </w:tr>
      <w:tr w:rsidR="004B5B8F" w:rsidRPr="00B533F5" w14:paraId="6D5E09DE" w14:textId="77777777" w:rsidTr="005519B2">
        <w:tc>
          <w:tcPr>
            <w:tcW w:w="1083" w:type="dxa"/>
            <w:gridSpan w:val="2"/>
            <w:shd w:val="clear" w:color="auto" w:fill="auto"/>
          </w:tcPr>
          <w:p w14:paraId="6D5E09DB" w14:textId="77777777" w:rsidR="004B5B8F" w:rsidRPr="00B533F5" w:rsidRDefault="004B5B8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187" w:type="dxa"/>
            <w:gridSpan w:val="4"/>
            <w:shd w:val="clear" w:color="auto" w:fill="auto"/>
          </w:tcPr>
          <w:p w14:paraId="6D5E09DC" w14:textId="77777777" w:rsidR="004B5B8F" w:rsidRPr="00B533F5" w:rsidRDefault="004B5B8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308" w:type="dxa"/>
            <w:gridSpan w:val="5"/>
            <w:shd w:val="clear" w:color="auto" w:fill="auto"/>
          </w:tcPr>
          <w:p w14:paraId="6D5E09DD" w14:textId="77777777" w:rsidR="004B5B8F" w:rsidRPr="00B533F5" w:rsidRDefault="004B5B8F" w:rsidP="004B5B8F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ระดับชั้นมัธยมศึกษาปีที่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5122AD" w:rsidRPr="00B533F5" w14:paraId="6D5E09E4" w14:textId="77777777" w:rsidTr="004B5B8F">
        <w:tc>
          <w:tcPr>
            <w:tcW w:w="827" w:type="dxa"/>
            <w:shd w:val="clear" w:color="auto" w:fill="auto"/>
          </w:tcPr>
          <w:p w14:paraId="6D5E09DF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56" w:type="dxa"/>
            <w:gridSpan w:val="3"/>
            <w:shd w:val="clear" w:color="auto" w:fill="auto"/>
          </w:tcPr>
          <w:p w14:paraId="6D5E09E0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512" w:type="dxa"/>
            <w:gridSpan w:val="3"/>
            <w:shd w:val="clear" w:color="auto" w:fill="auto"/>
          </w:tcPr>
          <w:p w14:paraId="6D5E09E1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68" w:type="dxa"/>
            <w:gridSpan w:val="3"/>
            <w:shd w:val="clear" w:color="auto" w:fill="auto"/>
          </w:tcPr>
          <w:p w14:paraId="6D5E09E2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   1</w:t>
            </w:r>
          </w:p>
        </w:tc>
        <w:tc>
          <w:tcPr>
            <w:tcW w:w="1615" w:type="dxa"/>
            <w:shd w:val="clear" w:color="auto" w:fill="auto"/>
          </w:tcPr>
          <w:p w14:paraId="6D5E09E3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9E5" w14:textId="77777777" w:rsidR="004B5B8F" w:rsidRDefault="004B5B8F" w:rsidP="005122AD">
      <w:pPr>
        <w:spacing w:line="380" w:lineRule="exac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9E6" w14:textId="77777777" w:rsidR="005122AD" w:rsidRPr="00B533F5" w:rsidRDefault="005122AD" w:rsidP="004B5B8F">
      <w:pPr>
        <w:spacing w:line="380" w:lineRule="exact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ศึกษา ประวัติความเป็นมาและวิวัฒนาการของกีฬาบาสเกตบอลในประเทศไทย และต่างประเทศ มีความรู้ความเข้าใจ ขนาดสนาม อุปกรณ์การเล่นและเครื่องแต่งกาย เข้าใจในกฎ กติกาเบื้องต้น มารยาทของผู้เล่นและผู้ชมที่ดี การบริหารร่างกายและการเคลื่อนไหว ก่อนและหลังการเล่นบาสเกตบอล การปฏิบัติทักษะการทรงตัว การหมุน การวิ่ง ในทิศทางต่างๆ ประเภทของการเลี้ยงลูกบาสเกตบอล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 การจับและควบคุมลูกบาสเกตบอล การรับ การส่ง การยิงประตู ประเภทของ</w:t>
      </w:r>
      <w:r w:rsidR="004B5B8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>การยิงประตู หลักสำคัญของการป้องกัน ประเภทของการป้องกันเทคนิคการป้องกัน วิธีการรุกและการป้องกันในรูปแบบต่างๆ หน้าที่ของผู้เล่นละตำแหน่ง การเล่นและการแข่งขันเป็นทีม กฎ กติกาการเล่นและการเข่งขันกีฬาบาสเกตบอลโดยจัดกิจกรรมส่งเสริมการพัฒนาทักษะ ฝึกปฏิบัติ อบรมสั่งสอน ทดสอบ วิเคราะห์ สังเกต อธิบายนำเสนอ</w:t>
      </w:r>
    </w:p>
    <w:p w14:paraId="6D5E09E7" w14:textId="77777777" w:rsidR="00A33B6A" w:rsidRPr="00B533F5" w:rsidRDefault="00A33B6A" w:rsidP="004B5B8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โดยใช้กระบวนการคิด กระบวนการเรียนรู้แบบร่วมมือ กระบวนการสืบค้นข้อมูล กระบวนการปฏิบัติและกระบวนการกลุ่ม</w:t>
      </w:r>
    </w:p>
    <w:p w14:paraId="6D5E09E8" w14:textId="77777777" w:rsidR="004B5B8F" w:rsidRPr="00D52404" w:rsidRDefault="005122AD" w:rsidP="004B5B8F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B533F5">
        <w:rPr>
          <w:rFonts w:ascii="TH SarabunIT๙" w:eastAsia="Calibri" w:hAnsi="TH SarabunIT๙" w:cs="TH SarabunIT๙"/>
          <w:sz w:val="32"/>
          <w:szCs w:val="32"/>
          <w:cs/>
        </w:rPr>
        <w:t>เพื่อให้เกิดความเข้าใจ มีระเบียบวินัย รับผิดชอบ มีน้ำใจ สามัคคี ซื่อสัตย์ มีคุณธรรมจริยธรรมรักษาสุขภาพตนเอง นำความรู้ไปประยุกต์ใช้ในการดำรงชีวิตได้อย่างมีความสุขและมีเจตคติที่ดีต่อวิชาบาสเกตบอล</w:t>
      </w:r>
      <w:r w:rsidR="004B5B8F" w:rsidRPr="00D52404"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t>และ</w:t>
      </w:r>
      <w:r w:rsidR="004B5B8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6D5E09E9" w14:textId="77777777" w:rsidR="00CC47B8" w:rsidRDefault="00CC47B8" w:rsidP="005122AD">
      <w:pPr>
        <w:autoSpaceDE w:val="0"/>
        <w:autoSpaceDN w:val="0"/>
        <w:adjustRightInd w:val="0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6D5E09EA" w14:textId="77777777" w:rsidR="005122AD" w:rsidRPr="00B533F5" w:rsidRDefault="005122AD" w:rsidP="005122AD">
      <w:pPr>
        <w:autoSpaceDE w:val="0"/>
        <w:autoSpaceDN w:val="0"/>
        <w:adjustRightInd w:val="0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 w:rsidRPr="00B533F5"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>ผลการเรียนรู้</w:t>
      </w:r>
    </w:p>
    <w:p w14:paraId="6D5E09EB" w14:textId="77777777" w:rsidR="005122AD" w:rsidRPr="00B533F5" w:rsidRDefault="005122AD" w:rsidP="005122AD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eastAsia="Calibri" w:hAnsi="TH SarabunIT๙" w:cs="TH SarabunIT๙"/>
          <w:sz w:val="32"/>
          <w:szCs w:val="32"/>
        </w:rPr>
        <w:t>1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proofErr w:type="gramStart"/>
      <w:r w:rsidRPr="00B533F5">
        <w:rPr>
          <w:rFonts w:ascii="TH SarabunIT๙" w:eastAsia="Calibri" w:hAnsi="TH SarabunIT๙" w:cs="TH SarabunIT๙"/>
          <w:sz w:val="32"/>
          <w:szCs w:val="32"/>
          <w:cs/>
        </w:rPr>
        <w:t>อธิบายประวัติความเป็นมาของกีฬาบาสเกตบอลในประเทศและต่างประเทศได้</w:t>
      </w:r>
      <w:r w:rsidR="004B5B8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B533F5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Pr="00B533F5">
        <w:rPr>
          <w:rFonts w:ascii="TH SarabunIT๙" w:hAnsi="TH SarabunIT๙" w:cs="TH SarabunIT๙"/>
          <w:sz w:val="32"/>
          <w:szCs w:val="32"/>
          <w:cs/>
        </w:rPr>
        <w:t xml:space="preserve"> พ</w:t>
      </w:r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792D82">
        <w:rPr>
          <w:rFonts w:ascii="TH SarabunIT๙" w:hAnsi="TH SarabunIT๙" w:cs="TH SarabunIT๙"/>
          <w:sz w:val="32"/>
          <w:szCs w:val="32"/>
          <w:cs/>
        </w:rPr>
        <w:t>/</w:t>
      </w:r>
      <w:r w:rsidR="00B83BCA" w:rsidRPr="00B533F5">
        <w:rPr>
          <w:rFonts w:ascii="TH SarabunIT๙" w:hAnsi="TH SarabunIT๙" w:cs="TH SarabunIT๙"/>
          <w:sz w:val="32"/>
          <w:szCs w:val="32"/>
        </w:rPr>
        <w:t>1</w:t>
      </w:r>
      <w:r w:rsidRPr="00B533F5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14:paraId="6D5E09EC" w14:textId="77777777" w:rsidR="005122AD" w:rsidRPr="00B533F5" w:rsidRDefault="005122AD" w:rsidP="005122AD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eastAsia="Calibri" w:hAnsi="TH SarabunIT๙" w:cs="TH SarabunIT๙"/>
          <w:sz w:val="32"/>
          <w:szCs w:val="32"/>
        </w:rPr>
        <w:t>2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proofErr w:type="gramStart"/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อธิบายและปฏิบัติทักษะการอบอุ่นร่างกายก่อนและหลังการเล่นบาสเกตบอลได้ </w:t>
      </w:r>
      <w:r w:rsidR="004B5B8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B533F5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Pr="00B533F5">
        <w:rPr>
          <w:rFonts w:ascii="TH SarabunIT๙" w:hAnsi="TH SarabunIT๙" w:cs="TH SarabunIT๙"/>
          <w:sz w:val="32"/>
          <w:szCs w:val="32"/>
          <w:cs/>
        </w:rPr>
        <w:t xml:space="preserve"> พ</w:t>
      </w:r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2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ED" w14:textId="77777777" w:rsidR="005122AD" w:rsidRPr="00B533F5" w:rsidRDefault="005122AD" w:rsidP="005122AD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eastAsia="Calibri" w:hAnsi="TH SarabunIT๙" w:cs="TH SarabunIT๙"/>
          <w:sz w:val="32"/>
          <w:szCs w:val="32"/>
        </w:rPr>
        <w:t>3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. อธิบายและปฏิบัติทักษะการทรงตัว การหมุน การวิ่ง ทิศทางต่างๆได้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3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EE" w14:textId="77777777" w:rsidR="005122AD" w:rsidRPr="00B533F5" w:rsidRDefault="005122AD" w:rsidP="005122AD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eastAsia="Calibri" w:hAnsi="TH SarabunIT๙" w:cs="TH SarabunIT๙"/>
          <w:sz w:val="32"/>
          <w:szCs w:val="32"/>
        </w:rPr>
        <w:t>4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. อธิบายและปฏิบัติทักษะการควบคุม และบังคับทิศทางการเลี้ยงบอลรูปแบบต่างๆได้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EF" w14:textId="77777777" w:rsidR="005122AD" w:rsidRPr="00B533F5" w:rsidRDefault="005122AD" w:rsidP="005122AD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eastAsia="Calibri" w:hAnsi="TH SarabunIT๙" w:cs="TH SarabunIT๙"/>
          <w:sz w:val="32"/>
          <w:szCs w:val="32"/>
        </w:rPr>
        <w:t>5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. อธิบายและปฏิบัติทักษะการรับ การส่ง ลูกบาสเกตบอลรูปแบบต่างๆได้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F0" w14:textId="77777777" w:rsidR="005122AD" w:rsidRPr="00B533F5" w:rsidRDefault="005122AD" w:rsidP="005122AD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eastAsia="Calibri" w:hAnsi="TH SarabunIT๙" w:cs="TH SarabunIT๙"/>
          <w:sz w:val="32"/>
          <w:szCs w:val="32"/>
        </w:rPr>
        <w:t>6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. อธิบายและปฏิบัติทักษะการยิงประตูรูปแบบต่างๆได้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 xml:space="preserve">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F1" w14:textId="77777777" w:rsidR="005122AD" w:rsidRPr="00B533F5" w:rsidRDefault="005122AD" w:rsidP="005122AD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eastAsia="Calibri" w:hAnsi="TH SarabunIT๙" w:cs="TH SarabunIT๙"/>
          <w:sz w:val="32"/>
          <w:szCs w:val="32"/>
        </w:rPr>
        <w:t>7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. อธิบายและปฏิบัติทักษะการป้องกันรูปแบบต่างๆได้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 xml:space="preserve">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2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F2" w14:textId="77777777" w:rsidR="005122AD" w:rsidRPr="00B533F5" w:rsidRDefault="005122AD" w:rsidP="005122AD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eastAsia="Calibri" w:hAnsi="TH SarabunIT๙" w:cs="TH SarabunIT๙"/>
          <w:sz w:val="32"/>
          <w:szCs w:val="32"/>
        </w:rPr>
        <w:t>8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. อธิบายและปฏิบัติการรุกรูปแบบต่างๆได้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 xml:space="preserve">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3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F3" w14:textId="77777777" w:rsidR="005122AD" w:rsidRPr="00B533F5" w:rsidRDefault="005122AD" w:rsidP="005122AD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eastAsia="Calibri" w:hAnsi="TH SarabunIT๙" w:cs="TH SarabunIT๙"/>
          <w:sz w:val="32"/>
          <w:szCs w:val="32"/>
        </w:rPr>
        <w:t>9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. อธิบายและปฏิบัติหน้าที่ของผู้เล่นบาสเกตบอลแต่ละตำแหน่งได้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 xml:space="preserve">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F4" w14:textId="77777777" w:rsidR="005122AD" w:rsidRDefault="005122AD" w:rsidP="005122AD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eastAsia="Calibri" w:hAnsi="TH SarabunIT๙" w:cs="TH SarabunIT๙"/>
          <w:sz w:val="32"/>
          <w:szCs w:val="32"/>
        </w:rPr>
        <w:t>10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. อธิบายและปฏิบัติตามกฎ กติกาการเล่นและการแข่งขันกีฬาบาสเกตบอลได้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 xml:space="preserve">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7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9F5" w14:textId="77777777" w:rsidR="006E6C53" w:rsidRDefault="006E6C53" w:rsidP="005122AD">
      <w:pPr>
        <w:spacing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6D5E09F6" w14:textId="77777777" w:rsidR="006E6C53" w:rsidRDefault="006E6C53" w:rsidP="005122AD">
      <w:pPr>
        <w:spacing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จาก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9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 จาก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 29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14:paraId="6D5E09F7" w14:textId="77777777" w:rsidR="007B1D82" w:rsidRDefault="007B1D82" w:rsidP="005122AD">
      <w:pPr>
        <w:spacing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6D5E09F8" w14:textId="77777777" w:rsidR="007B1D82" w:rsidRDefault="007B1D82" w:rsidP="005122AD">
      <w:pPr>
        <w:spacing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6D5E09F9" w14:textId="77777777" w:rsidR="007B1D82" w:rsidRPr="006E6C53" w:rsidRDefault="007B1D82" w:rsidP="005122AD">
      <w:pPr>
        <w:spacing w:line="380" w:lineRule="exac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D5E09FA" w14:textId="77777777" w:rsidR="006E6C53" w:rsidRPr="00B533F5" w:rsidRDefault="006E6C53" w:rsidP="005122AD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179"/>
        <w:gridCol w:w="180"/>
        <w:gridCol w:w="4049"/>
        <w:gridCol w:w="633"/>
        <w:gridCol w:w="87"/>
        <w:gridCol w:w="990"/>
        <w:gridCol w:w="1633"/>
      </w:tblGrid>
      <w:tr w:rsidR="005122AD" w:rsidRPr="00B533F5" w14:paraId="6D5E09FC" w14:textId="77777777" w:rsidTr="004B5B8F">
        <w:tc>
          <w:tcPr>
            <w:tcW w:w="8578" w:type="dxa"/>
            <w:gridSpan w:val="8"/>
            <w:shd w:val="clear" w:color="auto" w:fill="auto"/>
          </w:tcPr>
          <w:p w14:paraId="6D5E09FB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</w:tr>
      <w:tr w:rsidR="005122AD" w:rsidRPr="00B533F5" w14:paraId="6D5E0A01" w14:textId="77777777" w:rsidTr="004B5B8F">
        <w:tc>
          <w:tcPr>
            <w:tcW w:w="1186" w:type="dxa"/>
            <w:gridSpan w:val="3"/>
            <w:shd w:val="clear" w:color="auto" w:fill="auto"/>
          </w:tcPr>
          <w:p w14:paraId="6D5E09FD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769" w:type="dxa"/>
            <w:gridSpan w:val="3"/>
            <w:shd w:val="clear" w:color="auto" w:fill="auto"/>
          </w:tcPr>
          <w:p w14:paraId="6D5E09FE" w14:textId="77777777" w:rsidR="005122AD" w:rsidRPr="00B533F5" w:rsidRDefault="00707F61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บาสเกตบอล</w:t>
            </w:r>
          </w:p>
        </w:tc>
        <w:tc>
          <w:tcPr>
            <w:tcW w:w="990" w:type="dxa"/>
            <w:shd w:val="clear" w:color="auto" w:fill="auto"/>
          </w:tcPr>
          <w:p w14:paraId="6D5E09FF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33" w:type="dxa"/>
            <w:shd w:val="clear" w:color="auto" w:fill="auto"/>
          </w:tcPr>
          <w:p w14:paraId="6D5E0A00" w14:textId="56B44F23" w:rsidR="005122AD" w:rsidRPr="0098562D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</w:pPr>
            <w:r w:rsidRPr="0098562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</w:t>
            </w:r>
            <w:r w:rsidRPr="0098562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="007C2558" w:rsidRPr="0098562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๓</w:t>
            </w:r>
            <w:r w:rsidR="00707F61" w:rsidRPr="0098562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20</w:t>
            </w:r>
            <w:r w:rsidR="0098562D" w:rsidRPr="0098562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</w:t>
            </w:r>
          </w:p>
        </w:tc>
      </w:tr>
      <w:tr w:rsidR="004B5B8F" w:rsidRPr="00B533F5" w14:paraId="6D5E0A03" w14:textId="77777777" w:rsidTr="005519B2">
        <w:tc>
          <w:tcPr>
            <w:tcW w:w="8578" w:type="dxa"/>
            <w:gridSpan w:val="8"/>
            <w:shd w:val="clear" w:color="auto" w:fill="auto"/>
          </w:tcPr>
          <w:p w14:paraId="6D5E0A02" w14:textId="77777777" w:rsidR="004B5B8F" w:rsidRPr="004B5B8F" w:rsidRDefault="004B5B8F" w:rsidP="004B5B8F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5B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4B5B8F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4B5B8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การเคลื่อนไหว  การออกกำลังกาย  การเล่นเกม  กีฬาไทย  และกีฬาสากล</w:t>
            </w:r>
          </w:p>
        </w:tc>
      </w:tr>
      <w:tr w:rsidR="004B5B8F" w:rsidRPr="00B533F5" w14:paraId="6D5E0A07" w14:textId="77777777" w:rsidTr="005519B2">
        <w:tc>
          <w:tcPr>
            <w:tcW w:w="1006" w:type="dxa"/>
            <w:gridSpan w:val="2"/>
            <w:shd w:val="clear" w:color="auto" w:fill="auto"/>
          </w:tcPr>
          <w:p w14:paraId="6D5E0A04" w14:textId="77777777" w:rsidR="004B5B8F" w:rsidRPr="00B533F5" w:rsidRDefault="004B5B8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29" w:type="dxa"/>
            <w:gridSpan w:val="2"/>
            <w:shd w:val="clear" w:color="auto" w:fill="auto"/>
          </w:tcPr>
          <w:p w14:paraId="6D5E0A05" w14:textId="77777777" w:rsidR="004B5B8F" w:rsidRPr="00B533F5" w:rsidRDefault="004B5B8F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343" w:type="dxa"/>
            <w:gridSpan w:val="4"/>
            <w:shd w:val="clear" w:color="auto" w:fill="auto"/>
          </w:tcPr>
          <w:p w14:paraId="6D5E0A06" w14:textId="77777777" w:rsidR="004B5B8F" w:rsidRPr="00B533F5" w:rsidRDefault="004B5B8F" w:rsidP="004B5B8F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DB0657" w:rsidRPr="00B533F5" w14:paraId="6D5E0A0C" w14:textId="77777777" w:rsidTr="005519B2">
        <w:tc>
          <w:tcPr>
            <w:tcW w:w="827" w:type="dxa"/>
            <w:shd w:val="clear" w:color="auto" w:fill="auto"/>
          </w:tcPr>
          <w:p w14:paraId="6D5E0A08" w14:textId="77777777" w:rsidR="00DB0657" w:rsidRPr="00B533F5" w:rsidRDefault="00DB065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041" w:type="dxa"/>
            <w:gridSpan w:val="4"/>
            <w:shd w:val="clear" w:color="auto" w:fill="auto"/>
          </w:tcPr>
          <w:p w14:paraId="6D5E0A09" w14:textId="77777777" w:rsidR="00DB0657" w:rsidRPr="00B533F5" w:rsidRDefault="00DB065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6D5E0A0A" w14:textId="77777777" w:rsidR="00DB0657" w:rsidRPr="00B533F5" w:rsidRDefault="00DB065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</w:tc>
        <w:tc>
          <w:tcPr>
            <w:tcW w:w="1633" w:type="dxa"/>
            <w:shd w:val="clear" w:color="auto" w:fill="auto"/>
          </w:tcPr>
          <w:p w14:paraId="6D5E0A0B" w14:textId="77777777" w:rsidR="00DB0657" w:rsidRPr="00B533F5" w:rsidRDefault="00DB0657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A0D" w14:textId="77777777" w:rsidR="005122AD" w:rsidRPr="00B533F5" w:rsidRDefault="005122AD" w:rsidP="005122AD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47"/>
        <w:gridCol w:w="2242"/>
        <w:gridCol w:w="4480"/>
        <w:gridCol w:w="1209"/>
      </w:tblGrid>
      <w:tr w:rsidR="005122AD" w:rsidRPr="00B533F5" w14:paraId="6D5E0A11" w14:textId="77777777" w:rsidTr="00707F61">
        <w:tc>
          <w:tcPr>
            <w:tcW w:w="2889" w:type="dxa"/>
            <w:gridSpan w:val="2"/>
          </w:tcPr>
          <w:p w14:paraId="6D5E0A0E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480" w:type="dxa"/>
          </w:tcPr>
          <w:p w14:paraId="6D5E0A0F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09" w:type="dxa"/>
          </w:tcPr>
          <w:p w14:paraId="6D5E0A10" w14:textId="77777777" w:rsidR="005122AD" w:rsidRPr="00B533F5" w:rsidRDefault="005122AD" w:rsidP="00707F61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A33B6A" w:rsidRPr="00B533F5" w14:paraId="6D5E0A16" w14:textId="77777777" w:rsidTr="00707F61">
        <w:tc>
          <w:tcPr>
            <w:tcW w:w="647" w:type="dxa"/>
          </w:tcPr>
          <w:p w14:paraId="6D5E0A12" w14:textId="77777777" w:rsidR="00A33B6A" w:rsidRPr="00B533F5" w:rsidRDefault="00A33B6A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42" w:type="dxa"/>
          </w:tcPr>
          <w:p w14:paraId="6D5E0A13" w14:textId="77777777" w:rsidR="00A33B6A" w:rsidRPr="00B533F5" w:rsidRDefault="00A33B6A" w:rsidP="00707F61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ประวัติบาสเกตบอล</w:t>
            </w:r>
          </w:p>
        </w:tc>
        <w:tc>
          <w:tcPr>
            <w:tcW w:w="4480" w:type="dxa"/>
          </w:tcPr>
          <w:p w14:paraId="6D5E0A14" w14:textId="77777777" w:rsidR="00A33B6A" w:rsidRPr="00B533F5" w:rsidRDefault="00A33B6A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อธิบายประวัติความเป็นมาของกีฬาบาสเกตบอลในประเทศและต่างประเทศได้ </w:t>
            </w:r>
          </w:p>
        </w:tc>
        <w:tc>
          <w:tcPr>
            <w:tcW w:w="1209" w:type="dxa"/>
          </w:tcPr>
          <w:p w14:paraId="6D5E0A15" w14:textId="77777777" w:rsidR="00A33B6A" w:rsidRPr="00B533F5" w:rsidRDefault="00A33B6A" w:rsidP="004621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33B6A" w:rsidRPr="00B533F5" w14:paraId="6D5E0A1C" w14:textId="77777777" w:rsidTr="00707F61">
        <w:tc>
          <w:tcPr>
            <w:tcW w:w="647" w:type="dxa"/>
          </w:tcPr>
          <w:p w14:paraId="6D5E0A17" w14:textId="77777777" w:rsidR="00A33B6A" w:rsidRPr="00B533F5" w:rsidRDefault="00A33B6A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42" w:type="dxa"/>
          </w:tcPr>
          <w:p w14:paraId="6D5E0A18" w14:textId="77777777" w:rsidR="00A33B6A" w:rsidRPr="00B533F5" w:rsidRDefault="00A33B6A" w:rsidP="00707F61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การอบอุ่น</w:t>
            </w:r>
          </w:p>
          <w:p w14:paraId="6D5E0A19" w14:textId="77777777" w:rsidR="00A33B6A" w:rsidRPr="00B533F5" w:rsidRDefault="00A33B6A" w:rsidP="00707F61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ร่างกาย</w:t>
            </w:r>
          </w:p>
        </w:tc>
        <w:tc>
          <w:tcPr>
            <w:tcW w:w="4480" w:type="dxa"/>
          </w:tcPr>
          <w:p w14:paraId="6D5E0A1A" w14:textId="77777777" w:rsidR="00A33B6A" w:rsidRPr="00B533F5" w:rsidRDefault="00A33B6A" w:rsidP="00707F61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อธิบายและปฏิบัติทักษะการบริหารร่างกายและการเคลื่อนไหวก่อนและหลังการเล่นบาสเกตบอลได้ </w:t>
            </w:r>
          </w:p>
        </w:tc>
        <w:tc>
          <w:tcPr>
            <w:tcW w:w="1209" w:type="dxa"/>
          </w:tcPr>
          <w:p w14:paraId="6D5E0A1B" w14:textId="77777777" w:rsidR="00A33B6A" w:rsidRPr="00B533F5" w:rsidRDefault="00A33B6A" w:rsidP="004621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33B6A" w:rsidRPr="00B533F5" w14:paraId="6D5E0A26" w14:textId="77777777" w:rsidTr="00707F61">
        <w:tc>
          <w:tcPr>
            <w:tcW w:w="647" w:type="dxa"/>
          </w:tcPr>
          <w:p w14:paraId="6D5E0A1D" w14:textId="77777777" w:rsidR="00A33B6A" w:rsidRPr="00B533F5" w:rsidRDefault="00A33B6A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42" w:type="dxa"/>
          </w:tcPr>
          <w:p w14:paraId="6D5E0A1E" w14:textId="77777777" w:rsidR="00A33B6A" w:rsidRPr="00B533F5" w:rsidRDefault="00A33B6A" w:rsidP="00462119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ทักษะบาสเกตบอล</w:t>
            </w:r>
          </w:p>
        </w:tc>
        <w:tc>
          <w:tcPr>
            <w:tcW w:w="4480" w:type="dxa"/>
          </w:tcPr>
          <w:p w14:paraId="6D5E0A1F" w14:textId="77777777" w:rsidR="00A33B6A" w:rsidRPr="00B533F5" w:rsidRDefault="00A33B6A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อธิบายและปฏิบัติทักษะการทรงตัว การหมุน การวิ่ง ทิศทางต่างๆได้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6D5E0A20" w14:textId="77777777" w:rsidR="00A33B6A" w:rsidRPr="00B533F5" w:rsidRDefault="00A33B6A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อธิบายและปฏิบัติทักษะการควบคุม และบังคับทิศทางการเลี้ยงบอลรูปแบบต่างๆได้ </w:t>
            </w:r>
          </w:p>
          <w:p w14:paraId="6D5E0A21" w14:textId="77777777" w:rsidR="00A33B6A" w:rsidRPr="00B533F5" w:rsidRDefault="00A33B6A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อธิบายและปฏิบัติทักษะการรับ การส่ง ลูกบาสเกตบอลรูปแบบต่างๆได้ </w:t>
            </w:r>
          </w:p>
          <w:p w14:paraId="6D5E0A22" w14:textId="77777777" w:rsidR="00A33B6A" w:rsidRPr="00B533F5" w:rsidRDefault="00A33B6A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อธิบายและปฏิบัติทักษะการยิงประตูรูปแบบต่างๆได้ </w:t>
            </w:r>
          </w:p>
          <w:p w14:paraId="6D5E0A23" w14:textId="77777777" w:rsidR="00A33B6A" w:rsidRPr="00B533F5" w:rsidRDefault="00A33B6A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อธิบายและปฏิบัติทักษะการป้องกันรูปแบบต่างๆได้ </w:t>
            </w:r>
          </w:p>
          <w:p w14:paraId="6D5E0A24" w14:textId="77777777" w:rsidR="00A33B6A" w:rsidRPr="00B533F5" w:rsidRDefault="00A33B6A" w:rsidP="00462119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อธิบายและปฏิบัติการรุกรูปแบบต่างๆได้ </w:t>
            </w:r>
          </w:p>
        </w:tc>
        <w:tc>
          <w:tcPr>
            <w:tcW w:w="1209" w:type="dxa"/>
          </w:tcPr>
          <w:p w14:paraId="6D5E0A25" w14:textId="77777777" w:rsidR="00A33B6A" w:rsidRPr="00B533F5" w:rsidRDefault="00A33B6A" w:rsidP="004621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</w:tr>
      <w:tr w:rsidR="00A33B6A" w:rsidRPr="00B533F5" w14:paraId="6D5E0A2B" w14:textId="77777777" w:rsidTr="00707F61">
        <w:tc>
          <w:tcPr>
            <w:tcW w:w="647" w:type="dxa"/>
          </w:tcPr>
          <w:p w14:paraId="6D5E0A27" w14:textId="77777777" w:rsidR="00A33B6A" w:rsidRPr="00B533F5" w:rsidRDefault="00A33B6A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42" w:type="dxa"/>
          </w:tcPr>
          <w:p w14:paraId="6D5E0A28" w14:textId="77777777" w:rsidR="00A33B6A" w:rsidRPr="00B533F5" w:rsidRDefault="00A33B6A" w:rsidP="00462119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การเล่นทีม</w:t>
            </w:r>
          </w:p>
        </w:tc>
        <w:tc>
          <w:tcPr>
            <w:tcW w:w="4480" w:type="dxa"/>
          </w:tcPr>
          <w:p w14:paraId="6D5E0A29" w14:textId="77777777" w:rsidR="00A33B6A" w:rsidRPr="00B533F5" w:rsidRDefault="00A33B6A" w:rsidP="00462119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อธิบายและปฏิบัติหน้าที่ของผู้เล่นบาสเกตบอลแต่ละตำแหน่งได้ </w:t>
            </w:r>
          </w:p>
        </w:tc>
        <w:tc>
          <w:tcPr>
            <w:tcW w:w="1209" w:type="dxa"/>
          </w:tcPr>
          <w:p w14:paraId="6D5E0A2A" w14:textId="77777777" w:rsidR="00A33B6A" w:rsidRPr="00B533F5" w:rsidRDefault="00A33B6A" w:rsidP="00462119">
            <w:pPr>
              <w:tabs>
                <w:tab w:val="left" w:pos="420"/>
                <w:tab w:val="center" w:pos="522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A33B6A" w:rsidRPr="00B533F5" w14:paraId="6D5E0A32" w14:textId="77777777" w:rsidTr="00707F61">
        <w:tc>
          <w:tcPr>
            <w:tcW w:w="647" w:type="dxa"/>
          </w:tcPr>
          <w:p w14:paraId="6D5E0A2C" w14:textId="77777777" w:rsidR="00A33B6A" w:rsidRPr="00B533F5" w:rsidRDefault="00A33B6A" w:rsidP="00707F61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42" w:type="dxa"/>
          </w:tcPr>
          <w:p w14:paraId="6D5E0A2D" w14:textId="77777777" w:rsidR="00A33B6A" w:rsidRPr="00B533F5" w:rsidRDefault="00A33B6A" w:rsidP="004621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กติกา </w:t>
            </w:r>
          </w:p>
          <w:p w14:paraId="6D5E0A2E" w14:textId="77777777" w:rsidR="00A33B6A" w:rsidRPr="00B533F5" w:rsidRDefault="00A33B6A" w:rsidP="004621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การแข่งขัน</w:t>
            </w:r>
          </w:p>
        </w:tc>
        <w:tc>
          <w:tcPr>
            <w:tcW w:w="4480" w:type="dxa"/>
          </w:tcPr>
          <w:p w14:paraId="6D5E0A2F" w14:textId="77777777" w:rsidR="00A33B6A" w:rsidRPr="00B533F5" w:rsidRDefault="00A33B6A" w:rsidP="00462119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อธิบายและปฏิบัติตามกฎ กติกาการเล่นและการแข่งขันกีฬาบาสเกตบอลได้ </w:t>
            </w:r>
          </w:p>
          <w:p w14:paraId="6D5E0A30" w14:textId="77777777" w:rsidR="00A33B6A" w:rsidRPr="00B533F5" w:rsidRDefault="00A33B6A" w:rsidP="00462119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9" w:type="dxa"/>
          </w:tcPr>
          <w:p w14:paraId="6D5E0A31" w14:textId="77777777" w:rsidR="00A33B6A" w:rsidRPr="00B533F5" w:rsidRDefault="00A33B6A" w:rsidP="004621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A33B6A" w:rsidRPr="00B533F5" w14:paraId="6D5E0A36" w14:textId="77777777" w:rsidTr="00707F61">
        <w:tc>
          <w:tcPr>
            <w:tcW w:w="2889" w:type="dxa"/>
            <w:gridSpan w:val="2"/>
          </w:tcPr>
          <w:p w14:paraId="6D5E0A33" w14:textId="77777777" w:rsidR="00A33B6A" w:rsidRPr="00B533F5" w:rsidRDefault="00A33B6A" w:rsidP="00CE774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4480" w:type="dxa"/>
          </w:tcPr>
          <w:p w14:paraId="6D5E0A34" w14:textId="77777777" w:rsidR="00A33B6A" w:rsidRPr="00B533F5" w:rsidRDefault="00A33B6A" w:rsidP="00CE774E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 xml:space="preserve">10 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จุดประสงค์</w:t>
            </w:r>
          </w:p>
        </w:tc>
        <w:tc>
          <w:tcPr>
            <w:tcW w:w="1209" w:type="dxa"/>
          </w:tcPr>
          <w:p w14:paraId="6D5E0A35" w14:textId="77777777" w:rsidR="00A33B6A" w:rsidRPr="00B533F5" w:rsidRDefault="00A33B6A" w:rsidP="00CE774E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 xml:space="preserve">20 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ชั่วโมง</w:t>
            </w:r>
          </w:p>
        </w:tc>
      </w:tr>
    </w:tbl>
    <w:p w14:paraId="6D5E0A37" w14:textId="77777777" w:rsidR="005122AD" w:rsidRPr="00B533F5" w:rsidRDefault="005122AD" w:rsidP="005122AD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A38" w14:textId="77777777" w:rsidR="005122AD" w:rsidRPr="00B533F5" w:rsidRDefault="005122AD" w:rsidP="005122AD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A39" w14:textId="77777777" w:rsidR="00575445" w:rsidRDefault="00575445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A3A" w14:textId="77777777" w:rsidR="004B5B8F" w:rsidRDefault="004B5B8F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A3B" w14:textId="77777777" w:rsidR="006E6C53" w:rsidRDefault="006E6C53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A3C" w14:textId="77777777" w:rsidR="006E6C53" w:rsidRDefault="006E6C53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A3D" w14:textId="77777777" w:rsidR="006E6C53" w:rsidRDefault="006E6C53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A3E" w14:textId="77777777" w:rsidR="006E6C53" w:rsidRDefault="006E6C53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A3F" w14:textId="77777777" w:rsidR="004B5B8F" w:rsidRPr="00B533F5" w:rsidRDefault="004B5B8F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257"/>
        <w:gridCol w:w="194"/>
        <w:gridCol w:w="105"/>
        <w:gridCol w:w="846"/>
        <w:gridCol w:w="3039"/>
        <w:gridCol w:w="625"/>
        <w:gridCol w:w="87"/>
        <w:gridCol w:w="476"/>
        <w:gridCol w:w="506"/>
        <w:gridCol w:w="1616"/>
      </w:tblGrid>
      <w:tr w:rsidR="00575445" w:rsidRPr="00B533F5" w14:paraId="6D5E0A43" w14:textId="77777777" w:rsidTr="00F36E5D">
        <w:tc>
          <w:tcPr>
            <w:tcW w:w="2229" w:type="dxa"/>
            <w:gridSpan w:val="5"/>
            <w:shd w:val="clear" w:color="auto" w:fill="auto"/>
          </w:tcPr>
          <w:p w14:paraId="6D5E0A40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27" w:type="dxa"/>
            <w:gridSpan w:val="4"/>
            <w:shd w:val="clear" w:color="auto" w:fill="auto"/>
          </w:tcPr>
          <w:p w14:paraId="6D5E0A41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122" w:type="dxa"/>
            <w:gridSpan w:val="2"/>
            <w:shd w:val="clear" w:color="auto" w:fill="auto"/>
          </w:tcPr>
          <w:p w14:paraId="6D5E0A42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5445" w:rsidRPr="00B533F5" w14:paraId="6D5E0A48" w14:textId="77777777" w:rsidTr="00F36E5D">
        <w:tc>
          <w:tcPr>
            <w:tcW w:w="1278" w:type="dxa"/>
            <w:gridSpan w:val="3"/>
            <w:shd w:val="clear" w:color="auto" w:fill="auto"/>
          </w:tcPr>
          <w:p w14:paraId="6D5E0A44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702" w:type="dxa"/>
            <w:gridSpan w:val="5"/>
            <w:shd w:val="clear" w:color="auto" w:fill="auto"/>
          </w:tcPr>
          <w:p w14:paraId="6D5E0A45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ดาบสองมือ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6D5E0A46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16" w:type="dxa"/>
            <w:shd w:val="clear" w:color="auto" w:fill="auto"/>
          </w:tcPr>
          <w:p w14:paraId="6D5E0A47" w14:textId="48209CB7" w:rsidR="00575445" w:rsidRPr="0098562D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</w:pPr>
            <w:r w:rsidRPr="0098562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</w:t>
            </w:r>
            <w:r w:rsidRPr="0098562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="007C2558" w:rsidRPr="0098562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Pr="0098562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20</w:t>
            </w:r>
            <w:r w:rsidR="0098562D" w:rsidRPr="0098562D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๒</w:t>
            </w:r>
          </w:p>
        </w:tc>
      </w:tr>
      <w:tr w:rsidR="00F36E5D" w:rsidRPr="00B533F5" w14:paraId="6D5E0A4A" w14:textId="77777777" w:rsidTr="005519B2">
        <w:tc>
          <w:tcPr>
            <w:tcW w:w="8578" w:type="dxa"/>
            <w:gridSpan w:val="11"/>
            <w:shd w:val="clear" w:color="auto" w:fill="auto"/>
          </w:tcPr>
          <w:p w14:paraId="6D5E0A49" w14:textId="77777777" w:rsidR="00F36E5D" w:rsidRPr="00F36E5D" w:rsidRDefault="00F36E5D" w:rsidP="00C12C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6E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F36E5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6E5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การเคลื่อนไหว  การออกกำลังกาย  การเล่นเกม  กีฬาไทย  และกีฬาสากล</w:t>
            </w:r>
          </w:p>
        </w:tc>
      </w:tr>
      <w:tr w:rsidR="00F36E5D" w:rsidRPr="00B533F5" w14:paraId="6D5E0A4E" w14:textId="77777777" w:rsidTr="005519B2">
        <w:tc>
          <w:tcPr>
            <w:tcW w:w="1084" w:type="dxa"/>
            <w:gridSpan w:val="2"/>
            <w:shd w:val="clear" w:color="auto" w:fill="auto"/>
          </w:tcPr>
          <w:p w14:paraId="6D5E0A4B" w14:textId="77777777" w:rsidR="00F36E5D" w:rsidRPr="00B533F5" w:rsidRDefault="00F36E5D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184" w:type="dxa"/>
            <w:gridSpan w:val="4"/>
            <w:shd w:val="clear" w:color="auto" w:fill="auto"/>
          </w:tcPr>
          <w:p w14:paraId="6D5E0A4C" w14:textId="77777777" w:rsidR="00F36E5D" w:rsidRPr="00B533F5" w:rsidRDefault="00F36E5D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310" w:type="dxa"/>
            <w:gridSpan w:val="5"/>
            <w:shd w:val="clear" w:color="auto" w:fill="auto"/>
          </w:tcPr>
          <w:p w14:paraId="6D5E0A4D" w14:textId="77777777" w:rsidR="00F36E5D" w:rsidRPr="00B533F5" w:rsidRDefault="00F36E5D" w:rsidP="00F36E5D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ระดับชั้นมัธยมศึกษาปีที่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575445" w:rsidRPr="00B533F5" w14:paraId="6D5E0A54" w14:textId="77777777" w:rsidTr="00F36E5D">
        <w:tc>
          <w:tcPr>
            <w:tcW w:w="827" w:type="dxa"/>
            <w:shd w:val="clear" w:color="auto" w:fill="auto"/>
          </w:tcPr>
          <w:p w14:paraId="6D5E0A4F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56" w:type="dxa"/>
            <w:gridSpan w:val="3"/>
            <w:shd w:val="clear" w:color="auto" w:fill="auto"/>
          </w:tcPr>
          <w:p w14:paraId="6D5E0A50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510" w:type="dxa"/>
            <w:gridSpan w:val="3"/>
            <w:shd w:val="clear" w:color="auto" w:fill="auto"/>
          </w:tcPr>
          <w:p w14:paraId="6D5E0A51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69" w:type="dxa"/>
            <w:gridSpan w:val="3"/>
            <w:shd w:val="clear" w:color="auto" w:fill="auto"/>
          </w:tcPr>
          <w:p w14:paraId="6D5E0A52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   1</w:t>
            </w:r>
          </w:p>
        </w:tc>
        <w:tc>
          <w:tcPr>
            <w:tcW w:w="1616" w:type="dxa"/>
            <w:shd w:val="clear" w:color="auto" w:fill="auto"/>
          </w:tcPr>
          <w:p w14:paraId="6D5E0A53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A55" w14:textId="77777777" w:rsidR="00F36E5D" w:rsidRDefault="00F36E5D" w:rsidP="00575445">
      <w:pPr>
        <w:pStyle w:val="Default"/>
        <w:ind w:right="45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14:paraId="6D5E0A56" w14:textId="77777777" w:rsidR="00575445" w:rsidRPr="00B533F5" w:rsidRDefault="00575445" w:rsidP="00F36E5D">
      <w:pPr>
        <w:pStyle w:val="Default"/>
        <w:ind w:right="45"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B533F5">
        <w:rPr>
          <w:rFonts w:ascii="TH SarabunIT๙" w:hAnsi="TH SarabunIT๙" w:cs="TH SarabunIT๙"/>
          <w:color w:val="auto"/>
          <w:sz w:val="32"/>
          <w:szCs w:val="32"/>
          <w:cs/>
        </w:rPr>
        <w:t>ศึกษาความรู้เกี่ยวกับประวัติความเป็นมาของกีฬาดาบสองมือ การอบอุ่นร่างกายก่อนและหลังการเล่นดาบสองมือ ทักษะการรำไหว้ครู การตี การป้องกันและการต่อสู้ป้องกันตัว มีความรู้เกี่ยวกับกฎกติกา การแข่งขันมารยาท ในการเป็นผู้เล่นและผู้ดู วิธีการถวายบังคม การรำขึ้นพรหมและการรำไม้ต่างๆ การตีลูกไม้ต่างๆ การต่อสู้ป้องกันตัว คุณค่าความสำคัญกับการต่อสู้แบบต่างๆ ด้วยอาวุธ ประเภทดาบสองมือ เพื่อเป็นการสร้างทัศนคติและคุณธรรมที่ดี นำวิธีการไปใช้ในทางที่ถูกต้องเกิดความเชื่อมั่นในตนเอง ความสุขุม รอบคอบ ความกล้า ในการเล่นดาบสองมืออย่างถูกต้อง ซึ่งสอดคล้องกับความปลอดภัยต่อการปฏิบัติเกี่ยวกับการใช้ดาบสองมือโดยจัดกิจกรรมส่งเสริมการพัฒนาทักษะ ฝึกปฏิบัติ  ทดสอบ วิเคราะห์ สังเกต อธิบายนำเสนอ</w:t>
      </w:r>
    </w:p>
    <w:p w14:paraId="6D5E0A57" w14:textId="77777777" w:rsidR="00F36E5D" w:rsidRDefault="00575445" w:rsidP="00F36E5D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  <w:cs/>
        </w:rPr>
        <w:t>โดยใช้กระบวนการคิด กระบวนการเรียนรู้แบบร่วมมือ กระบวนการสืบค้นข้อมูล กระบวนการปฏิบัติและกระบวนการกลุ่ม</w:t>
      </w:r>
      <w:r w:rsidR="00F36E5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D5E0A58" w14:textId="77777777" w:rsidR="00F36E5D" w:rsidRPr="00D52404" w:rsidRDefault="00575445" w:rsidP="00F36E5D">
      <w:pPr>
        <w:ind w:firstLine="720"/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B533F5">
        <w:rPr>
          <w:rFonts w:ascii="TH SarabunIT๙" w:eastAsia="Calibri" w:hAnsi="TH SarabunIT๙" w:cs="TH SarabunIT๙"/>
          <w:sz w:val="32"/>
          <w:szCs w:val="32"/>
          <w:cs/>
        </w:rPr>
        <w:t>เพื่อให้เกิดความเข้าใจ มีระเบียบวินัย รับผิดชอบ มีน้ำใจ สามัคคี ซื่อสัตย์ มีคุณธรรมจริยธรรมรักษาสุขภาพตนเอง นำความรู้ไปประยุกต์ใช้ในการดำรงชีวิตได้อย่างมีความสุขและมีเจตคติที่ดีต่อวิชาดาบสองมือ</w:t>
      </w:r>
      <w:r w:rsidR="00F36E5D" w:rsidRPr="00D52404"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t>และ</w:t>
      </w:r>
      <w:r w:rsidR="00F36E5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14:paraId="6D5E0A59" w14:textId="77777777" w:rsidR="00575445" w:rsidRPr="00B533F5" w:rsidRDefault="00575445" w:rsidP="00575445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A5A" w14:textId="77777777" w:rsidR="00575445" w:rsidRPr="00B533F5" w:rsidRDefault="00575445" w:rsidP="00575445">
      <w:pPr>
        <w:autoSpaceDE w:val="0"/>
        <w:autoSpaceDN w:val="0"/>
        <w:adjustRightInd w:val="0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 w:rsidRPr="00B533F5"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>ผลการเรียนรู้</w:t>
      </w:r>
    </w:p>
    <w:p w14:paraId="6D5E0A5B" w14:textId="77777777" w:rsidR="007B1D82" w:rsidRDefault="00575445" w:rsidP="00575445">
      <w:pPr>
        <w:spacing w:line="380" w:lineRule="exact"/>
        <w:rPr>
          <w:rFonts w:ascii="TH SarabunIT๙" w:eastAsia="AngsanaUPC-Bold" w:hAnsi="TH SarabunIT๙" w:cs="TH SarabunIT๙"/>
          <w:sz w:val="32"/>
          <w:szCs w:val="32"/>
        </w:rPr>
      </w:pPr>
      <w:r w:rsidRPr="00B533F5">
        <w:rPr>
          <w:rFonts w:ascii="TH SarabunIT๙" w:eastAsia="AngsanaUPC-Bold" w:hAnsi="TH SarabunIT๙" w:cs="TH SarabunIT๙"/>
          <w:sz w:val="32"/>
          <w:szCs w:val="32"/>
        </w:rPr>
        <w:t>1</w:t>
      </w:r>
      <w:r w:rsidRPr="00B533F5">
        <w:rPr>
          <w:rFonts w:ascii="TH SarabunIT๙" w:eastAsia="AngsanaUPC-Bold" w:hAnsi="TH SarabunIT๙" w:cs="TH SarabunIT๙"/>
          <w:sz w:val="32"/>
          <w:szCs w:val="32"/>
          <w:cs/>
        </w:rPr>
        <w:t>.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 อธิบายประวัติความเป็นมาของกีฬาดาบสองมือได้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1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  <w:r w:rsidR="007B1D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D5E0A5C" w14:textId="77777777" w:rsidR="00575445" w:rsidRPr="00B533F5" w:rsidRDefault="00575445" w:rsidP="00575445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eastAsia="AngsanaUPC-Bold" w:hAnsi="TH SarabunIT๙" w:cs="TH SarabunIT๙"/>
          <w:sz w:val="32"/>
          <w:szCs w:val="32"/>
        </w:rPr>
        <w:t>2</w:t>
      </w:r>
      <w:r w:rsidRPr="00B533F5">
        <w:rPr>
          <w:rFonts w:ascii="TH SarabunIT๙" w:eastAsia="AngsanaUPC-Bold" w:hAnsi="TH SarabunIT๙" w:cs="TH SarabunIT๙"/>
          <w:sz w:val="32"/>
          <w:szCs w:val="32"/>
          <w:cs/>
        </w:rPr>
        <w:t xml:space="preserve">. 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อธิบายและปฏิบัติทักษะการอบอุ่นร่างกายก่อนและหลังการเล่นกีฬาดาบสองมือได้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2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A5D" w14:textId="77777777" w:rsidR="00575445" w:rsidRPr="00B533F5" w:rsidRDefault="00575445" w:rsidP="00575445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eastAsia="AngsanaUPC-Bold" w:hAnsi="TH SarabunIT๙" w:cs="TH SarabunIT๙"/>
          <w:sz w:val="32"/>
          <w:szCs w:val="32"/>
        </w:rPr>
        <w:t>3</w:t>
      </w:r>
      <w:r w:rsidRPr="00B533F5">
        <w:rPr>
          <w:rFonts w:ascii="TH SarabunIT๙" w:eastAsia="AngsanaUPC-Bold" w:hAnsi="TH SarabunIT๙" w:cs="TH SarabunIT๙"/>
          <w:sz w:val="32"/>
          <w:szCs w:val="32"/>
          <w:cs/>
        </w:rPr>
        <w:t xml:space="preserve">. 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อธิบายและปฏิบัติทักษะการขึ้นพรหมนั่ง การขึ้นพรหมยืนได้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3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A5E" w14:textId="77777777" w:rsidR="00575445" w:rsidRPr="00B533F5" w:rsidRDefault="00575445" w:rsidP="00575445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eastAsia="AngsanaUPC-Bold" w:hAnsi="TH SarabunIT๙" w:cs="TH SarabunIT๙"/>
          <w:sz w:val="32"/>
          <w:szCs w:val="32"/>
        </w:rPr>
        <w:t>4</w:t>
      </w:r>
      <w:r w:rsidRPr="00B533F5">
        <w:rPr>
          <w:rFonts w:ascii="TH SarabunIT๙" w:eastAsia="AngsanaUPC-Bold" w:hAnsi="TH SarabunIT๙" w:cs="TH SarabunIT๙"/>
          <w:sz w:val="32"/>
          <w:szCs w:val="32"/>
          <w:cs/>
        </w:rPr>
        <w:t xml:space="preserve">. 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อธิบายและปฏิบัติทักษะการรำไม้รำที่ </w:t>
      </w:r>
      <w:proofErr w:type="gramStart"/>
      <w:r w:rsidRPr="00B533F5">
        <w:rPr>
          <w:rFonts w:ascii="TH SarabunIT๙" w:eastAsia="Calibri" w:hAnsi="TH SarabunIT๙" w:cs="TH SarabunIT๙"/>
          <w:sz w:val="32"/>
          <w:szCs w:val="32"/>
          <w:cs/>
        </w:rPr>
        <w:t>๑  ต่อด้าม</w:t>
      </w:r>
      <w:proofErr w:type="gramEnd"/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 ไม้รำที่ ๒ แบก ได้ถูกต้อง </w:t>
      </w:r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A5F" w14:textId="77777777" w:rsidR="00575445" w:rsidRPr="00B533F5" w:rsidRDefault="00575445" w:rsidP="00575445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eastAsia="AngsanaUPC-Bold" w:hAnsi="TH SarabunIT๙" w:cs="TH SarabunIT๙"/>
          <w:sz w:val="32"/>
          <w:szCs w:val="32"/>
        </w:rPr>
        <w:t>5</w:t>
      </w:r>
      <w:r w:rsidRPr="00B533F5">
        <w:rPr>
          <w:rFonts w:ascii="TH SarabunIT๙" w:eastAsia="AngsanaUPC-Bold" w:hAnsi="TH SarabunIT๙" w:cs="TH SarabunIT๙"/>
          <w:sz w:val="32"/>
          <w:szCs w:val="32"/>
          <w:cs/>
        </w:rPr>
        <w:t xml:space="preserve">. 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อธิบายและปฏิบัติทักษะการรำไม้รำที่ </w:t>
      </w:r>
      <w:proofErr w:type="gramStart"/>
      <w:r w:rsidRPr="00B533F5">
        <w:rPr>
          <w:rFonts w:ascii="TH SarabunIT๙" w:eastAsia="Calibri" w:hAnsi="TH SarabunIT๙" w:cs="TH SarabunIT๙"/>
          <w:sz w:val="32"/>
          <w:szCs w:val="32"/>
          <w:cs/>
        </w:rPr>
        <w:t>๓  ทัดหู</w:t>
      </w:r>
      <w:proofErr w:type="gramEnd"/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 ไม้รำที่ ๔ เรียงหมอน ได้ถูกต้อง </w:t>
      </w:r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A60" w14:textId="77777777" w:rsidR="00575445" w:rsidRPr="00B533F5" w:rsidRDefault="00575445" w:rsidP="00575445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  <w:r w:rsidRPr="00B533F5">
        <w:rPr>
          <w:rFonts w:ascii="TH SarabunIT๙" w:eastAsia="AngsanaUPC-Bold" w:hAnsi="TH SarabunIT๙" w:cs="TH SarabunIT๙"/>
          <w:sz w:val="32"/>
          <w:szCs w:val="32"/>
        </w:rPr>
        <w:t>6</w:t>
      </w:r>
      <w:r w:rsidRPr="00B533F5">
        <w:rPr>
          <w:rFonts w:ascii="TH SarabunIT๙" w:eastAsia="AngsanaUPC-Bold" w:hAnsi="TH SarabunIT๙" w:cs="TH SarabunIT๙"/>
          <w:sz w:val="32"/>
          <w:szCs w:val="32"/>
          <w:cs/>
        </w:rPr>
        <w:t xml:space="preserve">. 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อธิบายและปฏิบัติทักษะการรำไม้รำที่ </w:t>
      </w:r>
      <w:proofErr w:type="gramStart"/>
      <w:r w:rsidRPr="00B533F5">
        <w:rPr>
          <w:rFonts w:ascii="TH SarabunIT๙" w:eastAsia="Calibri" w:hAnsi="TH SarabunIT๙" w:cs="TH SarabunIT๙"/>
          <w:sz w:val="32"/>
          <w:szCs w:val="32"/>
          <w:cs/>
        </w:rPr>
        <w:t>๕  ตัดเทียน</w:t>
      </w:r>
      <w:proofErr w:type="gramEnd"/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 ไม้รำที่ ๖ </w:t>
      </w:r>
      <w:proofErr w:type="spellStart"/>
      <w:r w:rsidRPr="00B533F5">
        <w:rPr>
          <w:rFonts w:ascii="TH SarabunIT๙" w:eastAsia="Calibri" w:hAnsi="TH SarabunIT๙" w:cs="TH SarabunIT๙"/>
          <w:sz w:val="32"/>
          <w:szCs w:val="32"/>
          <w:cs/>
        </w:rPr>
        <w:t>หงษ์</w:t>
      </w:r>
      <w:proofErr w:type="spellEnd"/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ปีกหัก ได้ถูกต้อง </w:t>
      </w:r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A61" w14:textId="77777777" w:rsidR="00575445" w:rsidRPr="00B533F5" w:rsidRDefault="00575445" w:rsidP="00575445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  <w:cs/>
        </w:rPr>
      </w:pPr>
      <w:r w:rsidRPr="00B533F5">
        <w:rPr>
          <w:rFonts w:ascii="TH SarabunIT๙" w:eastAsia="AngsanaUPC-Bold" w:hAnsi="TH SarabunIT๙" w:cs="TH SarabunIT๙"/>
          <w:sz w:val="32"/>
          <w:szCs w:val="32"/>
        </w:rPr>
        <w:t>7</w:t>
      </w:r>
      <w:r w:rsidRPr="00B533F5">
        <w:rPr>
          <w:rFonts w:ascii="TH SarabunIT๙" w:eastAsia="AngsanaUPC-Bold" w:hAnsi="TH SarabunIT๙" w:cs="TH SarabunIT๙"/>
          <w:sz w:val="32"/>
          <w:szCs w:val="32"/>
          <w:cs/>
        </w:rPr>
        <w:t xml:space="preserve">. 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อธิบายและปฏิบัติทักษะการรำไม้รำที่ ๗ ส่องกล้อง ไม้รำที่ ๘ กากบาท ได้ถูกต้อง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A62" w14:textId="77777777" w:rsidR="00575445" w:rsidRPr="00B533F5" w:rsidRDefault="00575445" w:rsidP="00575445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  <w:cs/>
        </w:rPr>
      </w:pPr>
      <w:r w:rsidRPr="00B533F5">
        <w:rPr>
          <w:rFonts w:ascii="TH SarabunIT๙" w:eastAsia="AngsanaUPC-Bold" w:hAnsi="TH SarabunIT๙" w:cs="TH SarabunIT๙"/>
          <w:sz w:val="32"/>
          <w:szCs w:val="32"/>
        </w:rPr>
        <w:t>8</w:t>
      </w:r>
      <w:r w:rsidRPr="00B533F5">
        <w:rPr>
          <w:rFonts w:ascii="TH SarabunIT๙" w:eastAsia="AngsanaUPC-Bold" w:hAnsi="TH SarabunIT๙" w:cs="TH SarabunIT๙"/>
          <w:sz w:val="32"/>
          <w:szCs w:val="32"/>
          <w:cs/>
        </w:rPr>
        <w:t xml:space="preserve">. 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อธิบายและปฏิบัติทักษะการรำไม้รำที่ </w:t>
      </w:r>
      <w:proofErr w:type="gramStart"/>
      <w:r w:rsidRPr="00B533F5">
        <w:rPr>
          <w:rFonts w:ascii="TH SarabunIT๙" w:eastAsia="Calibri" w:hAnsi="TH SarabunIT๙" w:cs="TH SarabunIT๙"/>
          <w:sz w:val="32"/>
          <w:szCs w:val="32"/>
          <w:cs/>
        </w:rPr>
        <w:t>๙  ฟันสีดา</w:t>
      </w:r>
      <w:proofErr w:type="gramEnd"/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 ไม้รำที่ ๑๐ สอดสร้อย ได้ถูกต้อง</w:t>
      </w:r>
      <w:r w:rsidR="007B1D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A63" w14:textId="77777777" w:rsidR="00575445" w:rsidRPr="00B533F5" w:rsidRDefault="00575445" w:rsidP="00575445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eastAsia="AngsanaUPC-Bold" w:hAnsi="TH SarabunIT๙" w:cs="TH SarabunIT๙"/>
          <w:sz w:val="32"/>
          <w:szCs w:val="32"/>
        </w:rPr>
        <w:t>9</w:t>
      </w:r>
      <w:r w:rsidRPr="00B533F5">
        <w:rPr>
          <w:rFonts w:ascii="TH SarabunIT๙" w:eastAsia="AngsanaUPC-Bold" w:hAnsi="TH SarabunIT๙" w:cs="TH SarabunIT๙"/>
          <w:sz w:val="32"/>
          <w:szCs w:val="32"/>
          <w:cs/>
        </w:rPr>
        <w:t xml:space="preserve">. 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อธิบายและปฏิบัติทักษะการรำไม้รำที่ ๑๑ ลดล่อ ไม้รำที่ ๑๒ เทพรำพึง ได้ถูกต้อง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.1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4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A64" w14:textId="77777777" w:rsidR="00575445" w:rsidRDefault="00575445" w:rsidP="00575445">
      <w:pPr>
        <w:spacing w:line="380" w:lineRule="exact"/>
        <w:rPr>
          <w:rFonts w:ascii="TH SarabunIT๙" w:hAnsi="TH SarabunIT๙" w:cs="TH SarabunIT๙"/>
          <w:sz w:val="32"/>
          <w:szCs w:val="32"/>
        </w:rPr>
      </w:pPr>
      <w:r w:rsidRPr="00B533F5">
        <w:rPr>
          <w:rFonts w:ascii="TH SarabunIT๙" w:hAnsi="TH SarabunIT๙" w:cs="TH SarabunIT๙"/>
          <w:sz w:val="32"/>
          <w:szCs w:val="32"/>
        </w:rPr>
        <w:t>10</w:t>
      </w:r>
      <w:r w:rsidRPr="00B533F5">
        <w:rPr>
          <w:rFonts w:ascii="TH SarabunIT๙" w:hAnsi="TH SarabunIT๙" w:cs="TH SarabunIT๙"/>
          <w:sz w:val="32"/>
          <w:szCs w:val="32"/>
          <w:cs/>
        </w:rPr>
        <w:t>.</w:t>
      </w:r>
      <w:r w:rsidRPr="00B533F5">
        <w:rPr>
          <w:rFonts w:ascii="TH SarabunIT๙" w:eastAsia="Calibri" w:hAnsi="TH SarabunIT๙" w:cs="TH SarabunIT๙"/>
          <w:sz w:val="32"/>
          <w:szCs w:val="32"/>
          <w:cs/>
        </w:rPr>
        <w:t xml:space="preserve">อธิบายและปฏิบัติตามกฎ กติกาการเล่นและการแข่งขันกีฬาดาบสองมือได้ </w:t>
      </w:r>
      <w:proofErr w:type="gramStart"/>
      <w:r w:rsidRPr="00B533F5">
        <w:rPr>
          <w:rFonts w:ascii="TH SarabunIT๙" w:hAnsi="TH SarabunIT๙" w:cs="TH SarabunIT๙"/>
          <w:sz w:val="32"/>
          <w:szCs w:val="32"/>
          <w:cs/>
        </w:rPr>
        <w:t>( พ</w:t>
      </w:r>
      <w:proofErr w:type="gramEnd"/>
      <w:r w:rsidRPr="00B533F5">
        <w:rPr>
          <w:rFonts w:ascii="TH SarabunIT๙" w:hAnsi="TH SarabunIT๙" w:cs="TH SarabunIT๙"/>
          <w:sz w:val="32"/>
          <w:szCs w:val="32"/>
        </w:rPr>
        <w:t>3</w:t>
      </w:r>
      <w:r w:rsidRPr="00B533F5">
        <w:rPr>
          <w:rFonts w:ascii="TH SarabunIT๙" w:hAnsi="TH SarabunIT๙" w:cs="TH SarabunIT๙"/>
          <w:sz w:val="32"/>
          <w:szCs w:val="32"/>
          <w:cs/>
        </w:rPr>
        <w:t>.</w:t>
      </w:r>
      <w:r w:rsidRPr="00B533F5">
        <w:rPr>
          <w:rFonts w:ascii="TH SarabunIT๙" w:hAnsi="TH SarabunIT๙" w:cs="TH SarabunIT๙"/>
          <w:sz w:val="32"/>
          <w:szCs w:val="32"/>
        </w:rPr>
        <w:t>2</w:t>
      </w:r>
      <w:r w:rsidRPr="00B533F5">
        <w:rPr>
          <w:rFonts w:ascii="TH SarabunIT๙" w:hAnsi="TH SarabunIT๙" w:cs="TH SarabunIT๙"/>
          <w:sz w:val="32"/>
          <w:szCs w:val="32"/>
          <w:cs/>
        </w:rPr>
        <w:t xml:space="preserve"> ม</w:t>
      </w:r>
      <w:r w:rsidRPr="00B533F5">
        <w:rPr>
          <w:rFonts w:ascii="TH SarabunIT๙" w:hAnsi="TH SarabunIT๙" w:cs="TH SarabunIT๙"/>
          <w:sz w:val="32"/>
          <w:szCs w:val="32"/>
        </w:rPr>
        <w:t>4</w:t>
      </w:r>
      <w:r w:rsidRPr="00B533F5">
        <w:rPr>
          <w:rFonts w:ascii="TH SarabunIT๙" w:hAnsi="TH SarabunIT๙" w:cs="TH SarabunIT๙"/>
          <w:sz w:val="32"/>
          <w:szCs w:val="32"/>
          <w:cs/>
        </w:rPr>
        <w:t>-</w:t>
      </w:r>
      <w:r w:rsidRPr="00B533F5">
        <w:rPr>
          <w:rFonts w:ascii="TH SarabunIT๙" w:hAnsi="TH SarabunIT๙" w:cs="TH SarabunIT๙"/>
          <w:sz w:val="32"/>
          <w:szCs w:val="32"/>
        </w:rPr>
        <w:t>6</w:t>
      </w:r>
      <w:r w:rsidR="00CE774E">
        <w:rPr>
          <w:rFonts w:ascii="TH SarabunIT๙" w:hAnsi="TH SarabunIT๙" w:cs="TH SarabunIT๙"/>
          <w:sz w:val="32"/>
          <w:szCs w:val="32"/>
          <w:cs/>
        </w:rPr>
        <w:t>/</w:t>
      </w:r>
      <w:r w:rsidRPr="00B533F5">
        <w:rPr>
          <w:rFonts w:ascii="TH SarabunIT๙" w:hAnsi="TH SarabunIT๙" w:cs="TH SarabunIT๙"/>
          <w:sz w:val="32"/>
          <w:szCs w:val="32"/>
        </w:rPr>
        <w:t xml:space="preserve">7 </w:t>
      </w:r>
      <w:r w:rsidRPr="00B533F5">
        <w:rPr>
          <w:rFonts w:ascii="TH SarabunIT๙" w:hAnsi="TH SarabunIT๙" w:cs="TH SarabunIT๙"/>
          <w:sz w:val="32"/>
          <w:szCs w:val="32"/>
          <w:cs/>
        </w:rPr>
        <w:t>)</w:t>
      </w:r>
    </w:p>
    <w:p w14:paraId="6D5E0A65" w14:textId="77777777" w:rsidR="007B1D82" w:rsidRDefault="007B1D82" w:rsidP="00575445">
      <w:pPr>
        <w:spacing w:line="380" w:lineRule="exact"/>
        <w:rPr>
          <w:rFonts w:ascii="TH SarabunIT๙" w:hAnsi="TH SarabunIT๙" w:cs="TH SarabunIT๙"/>
          <w:sz w:val="32"/>
          <w:szCs w:val="32"/>
        </w:rPr>
      </w:pPr>
    </w:p>
    <w:p w14:paraId="6D5E0A66" w14:textId="77777777" w:rsidR="006E6C53" w:rsidRPr="006E6C53" w:rsidRDefault="006E6C53" w:rsidP="006E6C53">
      <w:pPr>
        <w:spacing w:line="380" w:lineRule="exac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จาก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E6C53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 จาก</w:t>
      </w:r>
      <w:r w:rsidRPr="006E6C53">
        <w:rPr>
          <w:rFonts w:ascii="TH SarabunIT๙" w:hAnsi="TH SarabunIT๙" w:cs="TH SarabunIT๙"/>
          <w:b/>
          <w:bCs/>
          <w:sz w:val="32"/>
          <w:szCs w:val="32"/>
        </w:rPr>
        <w:t xml:space="preserve"> 29 </w:t>
      </w:r>
      <w:r w:rsidRPr="006E6C5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14:paraId="6D5E0A67" w14:textId="77777777" w:rsidR="006E6C53" w:rsidRPr="00B533F5" w:rsidRDefault="006E6C53" w:rsidP="00575445">
      <w:pPr>
        <w:spacing w:line="380" w:lineRule="exact"/>
        <w:rPr>
          <w:rFonts w:ascii="TH SarabunIT๙" w:hAnsi="TH SarabunIT๙" w:cs="TH SarabunIT๙"/>
          <w:sz w:val="32"/>
          <w:szCs w:val="32"/>
          <w:cs/>
        </w:rPr>
      </w:pPr>
    </w:p>
    <w:p w14:paraId="6D5E0A68" w14:textId="77777777" w:rsidR="00575445" w:rsidRPr="00B533F5" w:rsidRDefault="00575445" w:rsidP="00575445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A69" w14:textId="77777777" w:rsidR="00575445" w:rsidRPr="00B533F5" w:rsidRDefault="00575445" w:rsidP="00575445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A6A" w14:textId="77777777" w:rsidR="00575445" w:rsidRPr="00B533F5" w:rsidRDefault="00575445" w:rsidP="00575445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7"/>
        <w:gridCol w:w="179"/>
        <w:gridCol w:w="180"/>
        <w:gridCol w:w="4142"/>
        <w:gridCol w:w="540"/>
        <w:gridCol w:w="87"/>
        <w:gridCol w:w="990"/>
        <w:gridCol w:w="1633"/>
      </w:tblGrid>
      <w:tr w:rsidR="00575445" w:rsidRPr="00B533F5" w14:paraId="6D5E0A6C" w14:textId="77777777" w:rsidTr="005166FA">
        <w:tc>
          <w:tcPr>
            <w:tcW w:w="8578" w:type="dxa"/>
            <w:gridSpan w:val="8"/>
            <w:shd w:val="clear" w:color="auto" w:fill="auto"/>
          </w:tcPr>
          <w:p w14:paraId="6D5E0A6B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</w:tr>
      <w:tr w:rsidR="00575445" w:rsidRPr="00B533F5" w14:paraId="6D5E0A71" w14:textId="77777777" w:rsidTr="005166FA">
        <w:tc>
          <w:tcPr>
            <w:tcW w:w="1186" w:type="dxa"/>
            <w:gridSpan w:val="3"/>
            <w:shd w:val="clear" w:color="auto" w:fill="auto"/>
          </w:tcPr>
          <w:p w14:paraId="6D5E0A6D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769" w:type="dxa"/>
            <w:gridSpan w:val="3"/>
            <w:shd w:val="clear" w:color="auto" w:fill="auto"/>
          </w:tcPr>
          <w:p w14:paraId="6D5E0A6E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ดาบสองมือ</w:t>
            </w:r>
          </w:p>
        </w:tc>
        <w:tc>
          <w:tcPr>
            <w:tcW w:w="990" w:type="dxa"/>
            <w:shd w:val="clear" w:color="auto" w:fill="auto"/>
          </w:tcPr>
          <w:p w14:paraId="6D5E0A6F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33" w:type="dxa"/>
            <w:shd w:val="clear" w:color="auto" w:fill="auto"/>
          </w:tcPr>
          <w:p w14:paraId="6D5E0A70" w14:textId="5BD9E1BE" w:rsidR="00575445" w:rsidRPr="00CE3AF8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</w:pPr>
            <w:r w:rsidRPr="00CE3AF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</w:t>
            </w:r>
            <w:r w:rsidRPr="00CE3AF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="007C2558" w:rsidRPr="00CE3AF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Pr="00CE3AF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20</w:t>
            </w:r>
            <w:r w:rsidR="00CE3AF8" w:rsidRPr="00CE3AF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๒</w:t>
            </w:r>
          </w:p>
        </w:tc>
      </w:tr>
      <w:tr w:rsidR="005166FA" w:rsidRPr="00B533F5" w14:paraId="6D5E0A73" w14:textId="77777777" w:rsidTr="005519B2">
        <w:tc>
          <w:tcPr>
            <w:tcW w:w="8578" w:type="dxa"/>
            <w:gridSpan w:val="8"/>
            <w:shd w:val="clear" w:color="auto" w:fill="auto"/>
          </w:tcPr>
          <w:p w14:paraId="6D5E0A72" w14:textId="77777777" w:rsidR="005166FA" w:rsidRPr="00B533F5" w:rsidRDefault="005166FA" w:rsidP="005166FA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สาระที่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166F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การเคลื่อนไหว  การออกกำลังกาย  การเล่นเกม  กีฬาไทย  และกีฬาสากล</w:t>
            </w:r>
          </w:p>
        </w:tc>
      </w:tr>
      <w:tr w:rsidR="005166FA" w:rsidRPr="00B533F5" w14:paraId="6D5E0A77" w14:textId="77777777" w:rsidTr="005519B2">
        <w:tc>
          <w:tcPr>
            <w:tcW w:w="1006" w:type="dxa"/>
            <w:gridSpan w:val="2"/>
            <w:shd w:val="clear" w:color="auto" w:fill="auto"/>
          </w:tcPr>
          <w:p w14:paraId="6D5E0A74" w14:textId="77777777" w:rsidR="005166FA" w:rsidRPr="00B533F5" w:rsidRDefault="005166FA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322" w:type="dxa"/>
            <w:gridSpan w:val="2"/>
            <w:shd w:val="clear" w:color="auto" w:fill="auto"/>
          </w:tcPr>
          <w:p w14:paraId="6D5E0A75" w14:textId="77777777" w:rsidR="005166FA" w:rsidRPr="00B533F5" w:rsidRDefault="005166FA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250" w:type="dxa"/>
            <w:gridSpan w:val="4"/>
            <w:shd w:val="clear" w:color="auto" w:fill="auto"/>
          </w:tcPr>
          <w:p w14:paraId="6D5E0A76" w14:textId="77777777" w:rsidR="005166FA" w:rsidRPr="00B533F5" w:rsidRDefault="005166FA" w:rsidP="005166FA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DB0657" w:rsidRPr="00B533F5" w14:paraId="6D5E0A7C" w14:textId="77777777" w:rsidTr="005519B2">
        <w:tc>
          <w:tcPr>
            <w:tcW w:w="827" w:type="dxa"/>
            <w:shd w:val="clear" w:color="auto" w:fill="auto"/>
          </w:tcPr>
          <w:p w14:paraId="6D5E0A78" w14:textId="77777777" w:rsidR="00DB0657" w:rsidRPr="00B533F5" w:rsidRDefault="00DB0657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041" w:type="dxa"/>
            <w:gridSpan w:val="4"/>
            <w:shd w:val="clear" w:color="auto" w:fill="auto"/>
          </w:tcPr>
          <w:p w14:paraId="6D5E0A79" w14:textId="77777777" w:rsidR="00DB0657" w:rsidRPr="00B533F5" w:rsidRDefault="00DB0657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6D5E0A7A" w14:textId="77777777" w:rsidR="00DB0657" w:rsidRPr="00B533F5" w:rsidRDefault="00DB0657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</w:p>
        </w:tc>
        <w:tc>
          <w:tcPr>
            <w:tcW w:w="1633" w:type="dxa"/>
            <w:shd w:val="clear" w:color="auto" w:fill="auto"/>
          </w:tcPr>
          <w:p w14:paraId="6D5E0A7B" w14:textId="77777777" w:rsidR="00DB0657" w:rsidRPr="00B533F5" w:rsidRDefault="00DB0657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14:paraId="6D5E0A7D" w14:textId="77777777" w:rsidR="00575445" w:rsidRPr="00B533F5" w:rsidRDefault="00575445" w:rsidP="00575445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2242"/>
        <w:gridCol w:w="4480"/>
        <w:gridCol w:w="1209"/>
      </w:tblGrid>
      <w:tr w:rsidR="00575445" w:rsidRPr="00B533F5" w14:paraId="6D5E0A81" w14:textId="77777777" w:rsidTr="00462119">
        <w:tc>
          <w:tcPr>
            <w:tcW w:w="2889" w:type="dxa"/>
            <w:gridSpan w:val="2"/>
          </w:tcPr>
          <w:p w14:paraId="6D5E0A7E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480" w:type="dxa"/>
          </w:tcPr>
          <w:p w14:paraId="6D5E0A7F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09" w:type="dxa"/>
          </w:tcPr>
          <w:p w14:paraId="6D5E0A80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575445" w:rsidRPr="00B533F5" w14:paraId="6D5E0A87" w14:textId="77777777" w:rsidTr="00462119">
        <w:tc>
          <w:tcPr>
            <w:tcW w:w="647" w:type="dxa"/>
          </w:tcPr>
          <w:p w14:paraId="6D5E0A82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42" w:type="dxa"/>
          </w:tcPr>
          <w:p w14:paraId="6D5E0A83" w14:textId="77777777" w:rsidR="00575445" w:rsidRPr="00B533F5" w:rsidRDefault="00575445" w:rsidP="00462119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ประวัติดาบสองมือ</w:t>
            </w:r>
          </w:p>
        </w:tc>
        <w:tc>
          <w:tcPr>
            <w:tcW w:w="4480" w:type="dxa"/>
          </w:tcPr>
          <w:p w14:paraId="6D5E0A84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อธิบายประวัติความเป็นมาของกีฬาดาบ</w:t>
            </w:r>
          </w:p>
          <w:p w14:paraId="6D5E0A85" w14:textId="77777777" w:rsidR="00575445" w:rsidRPr="00B533F5" w:rsidRDefault="00575445" w:rsidP="00462119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สองมือประเทศไทยได้ </w:t>
            </w:r>
          </w:p>
        </w:tc>
        <w:tc>
          <w:tcPr>
            <w:tcW w:w="1209" w:type="dxa"/>
          </w:tcPr>
          <w:p w14:paraId="6D5E0A86" w14:textId="77777777" w:rsidR="00575445" w:rsidRPr="00B533F5" w:rsidRDefault="00575445" w:rsidP="004621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575445" w:rsidRPr="00B533F5" w14:paraId="6D5E0A8D" w14:textId="77777777" w:rsidTr="00462119">
        <w:tc>
          <w:tcPr>
            <w:tcW w:w="647" w:type="dxa"/>
          </w:tcPr>
          <w:p w14:paraId="6D5E0A88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42" w:type="dxa"/>
          </w:tcPr>
          <w:p w14:paraId="6D5E0A89" w14:textId="77777777" w:rsidR="00575445" w:rsidRPr="00B533F5" w:rsidRDefault="00575445" w:rsidP="00462119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การอบอุ่นร่างกาย</w:t>
            </w:r>
          </w:p>
        </w:tc>
        <w:tc>
          <w:tcPr>
            <w:tcW w:w="4480" w:type="dxa"/>
          </w:tcPr>
          <w:p w14:paraId="6D5E0A8A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อธิบายและปฏิบัติทักษะการอบอุ่นร่างกาย</w:t>
            </w:r>
          </w:p>
          <w:p w14:paraId="6D5E0A8B" w14:textId="77777777" w:rsidR="00575445" w:rsidRPr="00B533F5" w:rsidRDefault="00575445" w:rsidP="00462119">
            <w:pPr>
              <w:spacing w:line="38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ก่อนและหลังการเล่นดาบสองมือได้ </w:t>
            </w:r>
          </w:p>
        </w:tc>
        <w:tc>
          <w:tcPr>
            <w:tcW w:w="1209" w:type="dxa"/>
          </w:tcPr>
          <w:p w14:paraId="6D5E0A8C" w14:textId="77777777" w:rsidR="00575445" w:rsidRPr="00B533F5" w:rsidRDefault="00575445" w:rsidP="004621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575445" w:rsidRPr="00B533F5" w14:paraId="6D5E0A94" w14:textId="77777777" w:rsidTr="00462119">
        <w:tc>
          <w:tcPr>
            <w:tcW w:w="647" w:type="dxa"/>
          </w:tcPr>
          <w:p w14:paraId="6D5E0A8E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42" w:type="dxa"/>
          </w:tcPr>
          <w:p w14:paraId="6D5E0A8F" w14:textId="77777777" w:rsidR="00575445" w:rsidRPr="00B533F5" w:rsidRDefault="00575445" w:rsidP="00462119">
            <w:pPr>
              <w:pStyle w:val="af3"/>
              <w:jc w:val="center"/>
              <w:rPr>
                <w:rFonts w:ascii="TH SarabunIT๙" w:hAnsi="TH SarabunIT๙" w:cs="TH SarabunIT๙"/>
                <w:szCs w:val="32"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การขึ้นพรหมนั่ง</w:t>
            </w:r>
          </w:p>
          <w:p w14:paraId="6D5E0A90" w14:textId="77777777" w:rsidR="00575445" w:rsidRPr="00B533F5" w:rsidRDefault="00575445" w:rsidP="00462119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  <w:cs/>
              </w:rPr>
              <w:t>การขึ้นพรหมยืน</w:t>
            </w:r>
          </w:p>
        </w:tc>
        <w:tc>
          <w:tcPr>
            <w:tcW w:w="4480" w:type="dxa"/>
          </w:tcPr>
          <w:p w14:paraId="6D5E0A91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อธิบายและปฏิบัติทักษะการขึ้นพรหมนั่งและ</w:t>
            </w:r>
          </w:p>
          <w:p w14:paraId="6D5E0A92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พรหมยืนได้ถูกต้อง</w:t>
            </w:r>
          </w:p>
        </w:tc>
        <w:tc>
          <w:tcPr>
            <w:tcW w:w="1209" w:type="dxa"/>
          </w:tcPr>
          <w:p w14:paraId="6D5E0A93" w14:textId="77777777" w:rsidR="00575445" w:rsidRPr="00B533F5" w:rsidRDefault="00575445" w:rsidP="004621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</w:tr>
      <w:tr w:rsidR="00575445" w:rsidRPr="00B533F5" w14:paraId="6D5E0AA5" w14:textId="77777777" w:rsidTr="00462119">
        <w:tc>
          <w:tcPr>
            <w:tcW w:w="647" w:type="dxa"/>
          </w:tcPr>
          <w:p w14:paraId="6D5E0A95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42" w:type="dxa"/>
          </w:tcPr>
          <w:p w14:paraId="6D5E0A96" w14:textId="77777777" w:rsidR="00575445" w:rsidRPr="00B533F5" w:rsidRDefault="00575445" w:rsidP="004621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ทักษะการรำ</w:t>
            </w:r>
          </w:p>
          <w:p w14:paraId="6D5E0A97" w14:textId="77777777" w:rsidR="00575445" w:rsidRPr="00B533F5" w:rsidRDefault="00575445" w:rsidP="004621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ไม้รำที่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4480" w:type="dxa"/>
          </w:tcPr>
          <w:p w14:paraId="6D5E0A98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อธิบายและปฏิบัติทักษะการรำไม้รำที่ 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</w:p>
          <w:p w14:paraId="6D5E0A99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ได้ถูกต้อง</w:t>
            </w:r>
          </w:p>
          <w:p w14:paraId="6D5E0A9A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อธิบายและปฏิบัติทักษะการรำไม้รำที่ 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  <w:p w14:paraId="6D5E0A9B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ได้ถูกต้อง</w:t>
            </w:r>
          </w:p>
          <w:p w14:paraId="6D5E0A9C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อธิบายและปฏิบัติทักษะการรำไม้รำที่ 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  <w:p w14:paraId="6D5E0A9D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ได้ถูกต้อง</w:t>
            </w:r>
          </w:p>
          <w:p w14:paraId="6D5E0A9E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อธิบายและปฏิบัติทักษะการรำไม้รำที่ 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  <w:p w14:paraId="6D5E0A9F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ได้ถูกต้อง</w:t>
            </w:r>
          </w:p>
          <w:p w14:paraId="6D5E0AA0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อธิบายและปฏิบัติทักษะการรำไม้รำที่ 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  <w:p w14:paraId="6D5E0AA1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ได้ถูกต้อง</w:t>
            </w:r>
          </w:p>
          <w:p w14:paraId="6D5E0AA2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อธิบายและปฏิบัติทักษะการรำไม้รำที่ 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  <w:p w14:paraId="6D5E0AA3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ได้ถูกต้อง</w:t>
            </w:r>
          </w:p>
        </w:tc>
        <w:tc>
          <w:tcPr>
            <w:tcW w:w="1209" w:type="dxa"/>
          </w:tcPr>
          <w:p w14:paraId="6D5E0AA4" w14:textId="77777777" w:rsidR="00575445" w:rsidRPr="00B533F5" w:rsidRDefault="00575445" w:rsidP="00462119">
            <w:pPr>
              <w:tabs>
                <w:tab w:val="left" w:pos="420"/>
                <w:tab w:val="center" w:pos="522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575445" w:rsidRPr="00B533F5" w14:paraId="6D5E0AAB" w14:textId="77777777" w:rsidTr="00462119">
        <w:tc>
          <w:tcPr>
            <w:tcW w:w="647" w:type="dxa"/>
          </w:tcPr>
          <w:p w14:paraId="6D5E0AA6" w14:textId="77777777" w:rsidR="00575445" w:rsidRPr="00B533F5" w:rsidRDefault="00575445" w:rsidP="00462119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42" w:type="dxa"/>
          </w:tcPr>
          <w:p w14:paraId="6D5E0AA7" w14:textId="77777777" w:rsidR="00575445" w:rsidRPr="00B533F5" w:rsidRDefault="00575445" w:rsidP="004621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กติกาการแข่งขัน</w:t>
            </w:r>
          </w:p>
        </w:tc>
        <w:tc>
          <w:tcPr>
            <w:tcW w:w="4480" w:type="dxa"/>
          </w:tcPr>
          <w:p w14:paraId="6D5E0AA8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อธิบายและปฏิบัติทักษะตามกฎกติกา</w:t>
            </w:r>
          </w:p>
          <w:p w14:paraId="6D5E0AA9" w14:textId="77777777" w:rsidR="00575445" w:rsidRPr="00B533F5" w:rsidRDefault="00575445" w:rsidP="00462119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การแข่งขันดาบสองมือได้ถูกต้อง</w:t>
            </w:r>
          </w:p>
        </w:tc>
        <w:tc>
          <w:tcPr>
            <w:tcW w:w="1209" w:type="dxa"/>
          </w:tcPr>
          <w:p w14:paraId="6D5E0AAA" w14:textId="77777777" w:rsidR="00575445" w:rsidRPr="00B533F5" w:rsidRDefault="00575445" w:rsidP="004621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575445" w:rsidRPr="00B533F5" w14:paraId="6D5E0AAF" w14:textId="77777777" w:rsidTr="00462119">
        <w:tc>
          <w:tcPr>
            <w:tcW w:w="2889" w:type="dxa"/>
            <w:gridSpan w:val="2"/>
          </w:tcPr>
          <w:p w14:paraId="6D5E0AAC" w14:textId="77777777" w:rsidR="00575445" w:rsidRPr="00B533F5" w:rsidRDefault="00575445" w:rsidP="00CE774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</w:t>
            </w:r>
            <w:r w:rsidRPr="00B533F5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B533F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4480" w:type="dxa"/>
          </w:tcPr>
          <w:p w14:paraId="6D5E0AAD" w14:textId="77777777" w:rsidR="00575445" w:rsidRPr="00B533F5" w:rsidRDefault="00575445" w:rsidP="00CE774E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 xml:space="preserve">10 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จุดประสงค์</w:t>
            </w:r>
          </w:p>
        </w:tc>
        <w:tc>
          <w:tcPr>
            <w:tcW w:w="1209" w:type="dxa"/>
          </w:tcPr>
          <w:p w14:paraId="6D5E0AAE" w14:textId="77777777" w:rsidR="00575445" w:rsidRPr="00B533F5" w:rsidRDefault="00575445" w:rsidP="00CE774E">
            <w:pPr>
              <w:pStyle w:val="af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B533F5">
              <w:rPr>
                <w:rFonts w:ascii="TH SarabunIT๙" w:hAnsi="TH SarabunIT๙" w:cs="TH SarabunIT๙"/>
                <w:szCs w:val="32"/>
              </w:rPr>
              <w:t xml:space="preserve">20 </w:t>
            </w:r>
            <w:r w:rsidRPr="00B533F5">
              <w:rPr>
                <w:rFonts w:ascii="TH SarabunIT๙" w:hAnsi="TH SarabunIT๙" w:cs="TH SarabunIT๙"/>
                <w:szCs w:val="32"/>
                <w:cs/>
              </w:rPr>
              <w:t>ชั่วโมง</w:t>
            </w:r>
          </w:p>
        </w:tc>
      </w:tr>
    </w:tbl>
    <w:p w14:paraId="6D5E0AB0" w14:textId="77777777" w:rsidR="00575445" w:rsidRPr="00B533F5" w:rsidRDefault="00575445" w:rsidP="00575445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5E0AB1" w14:textId="77777777" w:rsidR="00575445" w:rsidRPr="00B533F5" w:rsidRDefault="00575445" w:rsidP="002560FB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575445" w:rsidRPr="00B533F5" w:rsidSect="00E35A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1418" w:bottom="1134" w:left="1701" w:header="993" w:footer="720" w:gutter="0"/>
      <w:pgNumType w:start="56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4300F" w14:textId="77777777" w:rsidR="00D453E1" w:rsidRDefault="00D453E1">
      <w:r>
        <w:separator/>
      </w:r>
    </w:p>
  </w:endnote>
  <w:endnote w:type="continuationSeparator" w:id="0">
    <w:p w14:paraId="7BBF9AC2" w14:textId="77777777" w:rsidR="00D453E1" w:rsidRDefault="00D4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s">
    <w:altName w:val="Angsana New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 SarabunPSK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0ABA" w14:textId="77777777" w:rsidR="00882CCB" w:rsidRDefault="00882CCB" w:rsidP="00BA7D4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D5E0ABB" w14:textId="77777777" w:rsidR="00882CCB" w:rsidRDefault="00882CCB" w:rsidP="00BA7D4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0ABC" w14:textId="77777777" w:rsidR="00882CCB" w:rsidRDefault="00882CCB" w:rsidP="00BA7D4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B9347" w14:textId="77777777" w:rsidR="00D453E1" w:rsidRDefault="00D453E1">
      <w:r>
        <w:separator/>
      </w:r>
    </w:p>
  </w:footnote>
  <w:footnote w:type="continuationSeparator" w:id="0">
    <w:p w14:paraId="2A473713" w14:textId="77777777" w:rsidR="00D453E1" w:rsidRDefault="00D45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0AB6" w14:textId="77777777" w:rsidR="00882CCB" w:rsidRDefault="00882CCB" w:rsidP="00BA7D4E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D5E0AB7" w14:textId="77777777" w:rsidR="00882CCB" w:rsidRDefault="00882CCB" w:rsidP="00A55BD7">
    <w:pPr>
      <w:pStyle w:val="a6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428821093"/>
      <w:docPartObj>
        <w:docPartGallery w:val="Page Numbers (Top of Page)"/>
        <w:docPartUnique/>
      </w:docPartObj>
    </w:sdtPr>
    <w:sdtEndPr/>
    <w:sdtContent>
      <w:p w14:paraId="6D5E0AB8" w14:textId="41FEC47E" w:rsidR="00E35AC7" w:rsidRPr="00E35AC7" w:rsidRDefault="00E35AC7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35AC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35AC7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E35AC7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E35AC7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E35AC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8562D" w:rsidRPr="0098562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70</w:t>
        </w:r>
        <w:r w:rsidRPr="00E35AC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6D5E0AB9" w14:textId="77777777" w:rsidR="00882CCB" w:rsidRPr="00E35AC7" w:rsidRDefault="00882CCB" w:rsidP="00A55BD7">
    <w:pPr>
      <w:pStyle w:val="a6"/>
      <w:ind w:right="360" w:firstLine="360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541088686"/>
      <w:docPartObj>
        <w:docPartGallery w:val="Page Numbers (Top of Page)"/>
        <w:docPartUnique/>
      </w:docPartObj>
    </w:sdtPr>
    <w:sdtEndPr/>
    <w:sdtContent>
      <w:p w14:paraId="6D5E0ABD" w14:textId="55848B8B" w:rsidR="003371C8" w:rsidRPr="003371C8" w:rsidRDefault="003371C8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371C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371C8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3371C8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3371C8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3371C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E3AF8" w:rsidRPr="00CE3AF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56</w:t>
        </w:r>
        <w:r w:rsidRPr="003371C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6D5E0ABE" w14:textId="77777777" w:rsidR="003371C8" w:rsidRPr="003371C8" w:rsidRDefault="003371C8">
    <w:pPr>
      <w:pStyle w:val="a6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4FF3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12E0D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A1886"/>
    <w:multiLevelType w:val="multilevel"/>
    <w:tmpl w:val="DE527B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3" w15:restartNumberingAfterBreak="0">
    <w:nsid w:val="0B5147C1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46F3B"/>
    <w:multiLevelType w:val="multilevel"/>
    <w:tmpl w:val="00087D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E446FB1"/>
    <w:multiLevelType w:val="multilevel"/>
    <w:tmpl w:val="7F1E29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 w15:restartNumberingAfterBreak="0">
    <w:nsid w:val="0E4A51FA"/>
    <w:multiLevelType w:val="hybridMultilevel"/>
    <w:tmpl w:val="B8866730"/>
    <w:lvl w:ilvl="0" w:tplc="3AFE946E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7" w15:restartNumberingAfterBreak="0">
    <w:nsid w:val="10331520"/>
    <w:multiLevelType w:val="singleLevel"/>
    <w:tmpl w:val="32AC7598"/>
    <w:lvl w:ilvl="0"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Times New Roman" w:hAnsi="Wingdings" w:hint="default"/>
      </w:rPr>
    </w:lvl>
  </w:abstractNum>
  <w:abstractNum w:abstractNumId="8" w15:restartNumberingAfterBreak="0">
    <w:nsid w:val="11C32970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5AFA"/>
    <w:multiLevelType w:val="multilevel"/>
    <w:tmpl w:val="FC0A925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100"/>
        </w:tabs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10" w15:restartNumberingAfterBreak="0">
    <w:nsid w:val="1AE85CFB"/>
    <w:multiLevelType w:val="multilevel"/>
    <w:tmpl w:val="90940F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E183903"/>
    <w:multiLevelType w:val="hybridMultilevel"/>
    <w:tmpl w:val="42F41660"/>
    <w:lvl w:ilvl="0" w:tplc="F96C6E34">
      <w:start w:val="2544"/>
      <w:numFmt w:val="decimal"/>
      <w:lvlText w:val="%1"/>
      <w:lvlJc w:val="left"/>
      <w:pPr>
        <w:tabs>
          <w:tab w:val="num" w:pos="3465"/>
        </w:tabs>
        <w:ind w:left="34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2" w15:restartNumberingAfterBreak="0">
    <w:nsid w:val="21CB108A"/>
    <w:multiLevelType w:val="multilevel"/>
    <w:tmpl w:val="7910D0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800"/>
        </w:tabs>
        <w:ind w:left="78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480"/>
        </w:tabs>
        <w:ind w:left="9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3200"/>
        </w:tabs>
        <w:ind w:left="132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5240"/>
        </w:tabs>
        <w:ind w:left="15240" w:hanging="1800"/>
      </w:pPr>
      <w:rPr>
        <w:rFonts w:hint="default"/>
      </w:rPr>
    </w:lvl>
  </w:abstractNum>
  <w:abstractNum w:abstractNumId="13" w15:restartNumberingAfterBreak="0">
    <w:nsid w:val="25AA3388"/>
    <w:multiLevelType w:val="hybridMultilevel"/>
    <w:tmpl w:val="6D943F56"/>
    <w:lvl w:ilvl="0" w:tplc="28AA82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7977AAE"/>
    <w:multiLevelType w:val="singleLevel"/>
    <w:tmpl w:val="9EC8F6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5" w15:restartNumberingAfterBreak="0">
    <w:nsid w:val="28AC12FB"/>
    <w:multiLevelType w:val="hybridMultilevel"/>
    <w:tmpl w:val="DBD6209E"/>
    <w:lvl w:ilvl="0" w:tplc="A7C6D7B2">
      <w:numFmt w:val="bullet"/>
      <w:lvlText w:val=""/>
      <w:lvlJc w:val="left"/>
      <w:pPr>
        <w:tabs>
          <w:tab w:val="num" w:pos="750"/>
        </w:tabs>
        <w:ind w:left="750" w:hanging="390"/>
      </w:pPr>
      <w:rPr>
        <w:rFonts w:ascii="Wingdings 2" w:eastAsia="SimSun" w:hAnsi="Wingdings 2" w:cs="Angsana New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11614D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34D5B"/>
    <w:multiLevelType w:val="multilevel"/>
    <w:tmpl w:val="BC2683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8" w15:restartNumberingAfterBreak="0">
    <w:nsid w:val="2F3A7474"/>
    <w:multiLevelType w:val="multilevel"/>
    <w:tmpl w:val="BB2E5C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ascii="Angsana New" w:eastAsia="SimSun" w:hAnsi="Angsana New" w:cs="Angsana New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9" w15:restartNumberingAfterBreak="0">
    <w:nsid w:val="32046DEF"/>
    <w:multiLevelType w:val="multilevel"/>
    <w:tmpl w:val="6B8C6E6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20536BC"/>
    <w:multiLevelType w:val="multilevel"/>
    <w:tmpl w:val="3C38B1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B54B6D"/>
    <w:multiLevelType w:val="hybridMultilevel"/>
    <w:tmpl w:val="4E6AA0B2"/>
    <w:lvl w:ilvl="0" w:tplc="7FE03316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2" w15:restartNumberingAfterBreak="0">
    <w:nsid w:val="3D506B28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356622"/>
    <w:multiLevelType w:val="hybridMultilevel"/>
    <w:tmpl w:val="6BB45AEA"/>
    <w:lvl w:ilvl="0" w:tplc="EF680A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223048C"/>
    <w:multiLevelType w:val="multilevel"/>
    <w:tmpl w:val="22E61E3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4"/>
      <w:numFmt w:val="decimal"/>
      <w:lvlText w:val="%1.%2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25" w15:restartNumberingAfterBreak="0">
    <w:nsid w:val="48604656"/>
    <w:multiLevelType w:val="multilevel"/>
    <w:tmpl w:val="0F4C57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A18404C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BD7293A"/>
    <w:multiLevelType w:val="multilevel"/>
    <w:tmpl w:val="B60673C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1"/>
      <w:numFmt w:val="decimal"/>
      <w:lvlText w:val="%1.%2)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8" w15:restartNumberingAfterBreak="0">
    <w:nsid w:val="524F6532"/>
    <w:multiLevelType w:val="multilevel"/>
    <w:tmpl w:val="D152E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593429F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B4AE1"/>
    <w:multiLevelType w:val="multilevel"/>
    <w:tmpl w:val="721ADB7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AB934E5"/>
    <w:multiLevelType w:val="multilevel"/>
    <w:tmpl w:val="D1DC9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ED8530B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40F7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6AB695F"/>
    <w:multiLevelType w:val="multilevel"/>
    <w:tmpl w:val="7612FA3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5" w15:restartNumberingAfterBreak="0">
    <w:nsid w:val="66B45F0F"/>
    <w:multiLevelType w:val="multilevel"/>
    <w:tmpl w:val="3EA0F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A9F1E23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CFC3D45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74334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5687E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A72FB3"/>
    <w:multiLevelType w:val="multilevel"/>
    <w:tmpl w:val="5FEA149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1" w15:restartNumberingAfterBreak="0">
    <w:nsid w:val="7B4F5504"/>
    <w:multiLevelType w:val="hybridMultilevel"/>
    <w:tmpl w:val="2B502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534B2"/>
    <w:multiLevelType w:val="multilevel"/>
    <w:tmpl w:val="C1B27D7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28"/>
  </w:num>
  <w:num w:numId="3">
    <w:abstractNumId w:val="31"/>
  </w:num>
  <w:num w:numId="4">
    <w:abstractNumId w:val="25"/>
  </w:num>
  <w:num w:numId="5">
    <w:abstractNumId w:val="34"/>
  </w:num>
  <w:num w:numId="6">
    <w:abstractNumId w:val="35"/>
  </w:num>
  <w:num w:numId="7">
    <w:abstractNumId w:val="19"/>
  </w:num>
  <w:num w:numId="8">
    <w:abstractNumId w:val="12"/>
  </w:num>
  <w:num w:numId="9">
    <w:abstractNumId w:val="27"/>
  </w:num>
  <w:num w:numId="10">
    <w:abstractNumId w:val="24"/>
  </w:num>
  <w:num w:numId="11">
    <w:abstractNumId w:val="14"/>
  </w:num>
  <w:num w:numId="12">
    <w:abstractNumId w:val="15"/>
  </w:num>
  <w:num w:numId="13">
    <w:abstractNumId w:val="6"/>
  </w:num>
  <w:num w:numId="14">
    <w:abstractNumId w:val="21"/>
  </w:num>
  <w:num w:numId="15">
    <w:abstractNumId w:val="33"/>
  </w:num>
  <w:num w:numId="16">
    <w:abstractNumId w:val="5"/>
  </w:num>
  <w:num w:numId="17">
    <w:abstractNumId w:val="17"/>
  </w:num>
  <w:num w:numId="18">
    <w:abstractNumId w:val="7"/>
  </w:num>
  <w:num w:numId="19">
    <w:abstractNumId w:val="9"/>
  </w:num>
  <w:num w:numId="20">
    <w:abstractNumId w:val="18"/>
  </w:num>
  <w:num w:numId="21">
    <w:abstractNumId w:val="40"/>
  </w:num>
  <w:num w:numId="22">
    <w:abstractNumId w:val="4"/>
  </w:num>
  <w:num w:numId="23">
    <w:abstractNumId w:val="36"/>
  </w:num>
  <w:num w:numId="24">
    <w:abstractNumId w:val="10"/>
  </w:num>
  <w:num w:numId="25">
    <w:abstractNumId w:val="20"/>
  </w:num>
  <w:num w:numId="26">
    <w:abstractNumId w:val="42"/>
  </w:num>
  <w:num w:numId="27">
    <w:abstractNumId w:val="26"/>
  </w:num>
  <w:num w:numId="28">
    <w:abstractNumId w:val="30"/>
  </w:num>
  <w:num w:numId="29">
    <w:abstractNumId w:val="13"/>
  </w:num>
  <w:num w:numId="30">
    <w:abstractNumId w:val="11"/>
  </w:num>
  <w:num w:numId="31">
    <w:abstractNumId w:val="23"/>
  </w:num>
  <w:num w:numId="32">
    <w:abstractNumId w:val="22"/>
  </w:num>
  <w:num w:numId="33">
    <w:abstractNumId w:val="3"/>
  </w:num>
  <w:num w:numId="34">
    <w:abstractNumId w:val="38"/>
  </w:num>
  <w:num w:numId="35">
    <w:abstractNumId w:val="41"/>
  </w:num>
  <w:num w:numId="36">
    <w:abstractNumId w:val="29"/>
  </w:num>
  <w:num w:numId="37">
    <w:abstractNumId w:val="37"/>
  </w:num>
  <w:num w:numId="38">
    <w:abstractNumId w:val="0"/>
  </w:num>
  <w:num w:numId="39">
    <w:abstractNumId w:val="8"/>
  </w:num>
  <w:num w:numId="40">
    <w:abstractNumId w:val="16"/>
  </w:num>
  <w:num w:numId="41">
    <w:abstractNumId w:val="1"/>
  </w:num>
  <w:num w:numId="42">
    <w:abstractNumId w:val="39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6BAD"/>
    <w:rsid w:val="00005760"/>
    <w:rsid w:val="00006914"/>
    <w:rsid w:val="00007221"/>
    <w:rsid w:val="00007F00"/>
    <w:rsid w:val="000124AD"/>
    <w:rsid w:val="00013CBE"/>
    <w:rsid w:val="00014ED0"/>
    <w:rsid w:val="00026198"/>
    <w:rsid w:val="0004086F"/>
    <w:rsid w:val="00040A36"/>
    <w:rsid w:val="0004281F"/>
    <w:rsid w:val="00046088"/>
    <w:rsid w:val="0004686E"/>
    <w:rsid w:val="00053B95"/>
    <w:rsid w:val="00064695"/>
    <w:rsid w:val="00082714"/>
    <w:rsid w:val="00087468"/>
    <w:rsid w:val="000B6112"/>
    <w:rsid w:val="000C74FB"/>
    <w:rsid w:val="000D151A"/>
    <w:rsid w:val="000D4C76"/>
    <w:rsid w:val="000F4359"/>
    <w:rsid w:val="000F4FE4"/>
    <w:rsid w:val="00101D6C"/>
    <w:rsid w:val="00103C48"/>
    <w:rsid w:val="001214A4"/>
    <w:rsid w:val="00124DCC"/>
    <w:rsid w:val="001372EC"/>
    <w:rsid w:val="001464AD"/>
    <w:rsid w:val="00150B35"/>
    <w:rsid w:val="0017221E"/>
    <w:rsid w:val="00182D60"/>
    <w:rsid w:val="001A0433"/>
    <w:rsid w:val="001A5203"/>
    <w:rsid w:val="001A745A"/>
    <w:rsid w:val="001B1479"/>
    <w:rsid w:val="001B26E8"/>
    <w:rsid w:val="001B6265"/>
    <w:rsid w:val="001C68FC"/>
    <w:rsid w:val="001C751C"/>
    <w:rsid w:val="001E3EB7"/>
    <w:rsid w:val="001F1AD6"/>
    <w:rsid w:val="00201FEC"/>
    <w:rsid w:val="002154B3"/>
    <w:rsid w:val="00217713"/>
    <w:rsid w:val="002234B9"/>
    <w:rsid w:val="00232FAC"/>
    <w:rsid w:val="00233006"/>
    <w:rsid w:val="00246369"/>
    <w:rsid w:val="00247FCC"/>
    <w:rsid w:val="0025562C"/>
    <w:rsid w:val="002560FB"/>
    <w:rsid w:val="002572AD"/>
    <w:rsid w:val="00272942"/>
    <w:rsid w:val="002747FB"/>
    <w:rsid w:val="00284E61"/>
    <w:rsid w:val="00285F7A"/>
    <w:rsid w:val="002867C6"/>
    <w:rsid w:val="00296150"/>
    <w:rsid w:val="002A0AE6"/>
    <w:rsid w:val="002A5B13"/>
    <w:rsid w:val="002B4FDE"/>
    <w:rsid w:val="002C0004"/>
    <w:rsid w:val="002C3BF8"/>
    <w:rsid w:val="002C776F"/>
    <w:rsid w:val="002D4545"/>
    <w:rsid w:val="002F2E56"/>
    <w:rsid w:val="002F4DB6"/>
    <w:rsid w:val="003024D6"/>
    <w:rsid w:val="00303526"/>
    <w:rsid w:val="0031337E"/>
    <w:rsid w:val="00326710"/>
    <w:rsid w:val="00334EED"/>
    <w:rsid w:val="003371C8"/>
    <w:rsid w:val="00340AD3"/>
    <w:rsid w:val="00344603"/>
    <w:rsid w:val="00345B26"/>
    <w:rsid w:val="00350437"/>
    <w:rsid w:val="0035153E"/>
    <w:rsid w:val="00351DB6"/>
    <w:rsid w:val="00352DCB"/>
    <w:rsid w:val="00356BDD"/>
    <w:rsid w:val="00356FCF"/>
    <w:rsid w:val="00357A59"/>
    <w:rsid w:val="00361D2B"/>
    <w:rsid w:val="00367B0B"/>
    <w:rsid w:val="00372203"/>
    <w:rsid w:val="00386AA6"/>
    <w:rsid w:val="00393961"/>
    <w:rsid w:val="003A322F"/>
    <w:rsid w:val="003B5DFC"/>
    <w:rsid w:val="003C23C7"/>
    <w:rsid w:val="003D6088"/>
    <w:rsid w:val="003E1139"/>
    <w:rsid w:val="003F34D8"/>
    <w:rsid w:val="003F4C14"/>
    <w:rsid w:val="00401DE9"/>
    <w:rsid w:val="00410E23"/>
    <w:rsid w:val="00415087"/>
    <w:rsid w:val="004234FE"/>
    <w:rsid w:val="004244F7"/>
    <w:rsid w:val="00426312"/>
    <w:rsid w:val="004318BA"/>
    <w:rsid w:val="00434F3A"/>
    <w:rsid w:val="00445B34"/>
    <w:rsid w:val="004478FF"/>
    <w:rsid w:val="00457FC1"/>
    <w:rsid w:val="004608E4"/>
    <w:rsid w:val="00462119"/>
    <w:rsid w:val="004744A5"/>
    <w:rsid w:val="004801CC"/>
    <w:rsid w:val="00487BF6"/>
    <w:rsid w:val="00490EF3"/>
    <w:rsid w:val="0049782B"/>
    <w:rsid w:val="004A1DBA"/>
    <w:rsid w:val="004A499D"/>
    <w:rsid w:val="004B5B8F"/>
    <w:rsid w:val="004C6200"/>
    <w:rsid w:val="004E1C1C"/>
    <w:rsid w:val="004E6879"/>
    <w:rsid w:val="004F7255"/>
    <w:rsid w:val="0050145C"/>
    <w:rsid w:val="00504D56"/>
    <w:rsid w:val="005062FD"/>
    <w:rsid w:val="005122AD"/>
    <w:rsid w:val="005166FA"/>
    <w:rsid w:val="00517208"/>
    <w:rsid w:val="00521E00"/>
    <w:rsid w:val="00524F01"/>
    <w:rsid w:val="00533740"/>
    <w:rsid w:val="00541616"/>
    <w:rsid w:val="005420AA"/>
    <w:rsid w:val="00551412"/>
    <w:rsid w:val="005519B2"/>
    <w:rsid w:val="00553A35"/>
    <w:rsid w:val="00555B5E"/>
    <w:rsid w:val="0056315B"/>
    <w:rsid w:val="00565185"/>
    <w:rsid w:val="005652EB"/>
    <w:rsid w:val="00566613"/>
    <w:rsid w:val="00575445"/>
    <w:rsid w:val="00575F4C"/>
    <w:rsid w:val="0057616F"/>
    <w:rsid w:val="005765B2"/>
    <w:rsid w:val="005879ED"/>
    <w:rsid w:val="005A430A"/>
    <w:rsid w:val="005A64E9"/>
    <w:rsid w:val="005C33E8"/>
    <w:rsid w:val="005C3AC3"/>
    <w:rsid w:val="005D3A01"/>
    <w:rsid w:val="005D511A"/>
    <w:rsid w:val="005E7D75"/>
    <w:rsid w:val="005F6C57"/>
    <w:rsid w:val="00605025"/>
    <w:rsid w:val="0060593B"/>
    <w:rsid w:val="006068BE"/>
    <w:rsid w:val="00607BBD"/>
    <w:rsid w:val="00616568"/>
    <w:rsid w:val="00623F57"/>
    <w:rsid w:val="00633E59"/>
    <w:rsid w:val="006364D5"/>
    <w:rsid w:val="006372AB"/>
    <w:rsid w:val="00645CA9"/>
    <w:rsid w:val="00646319"/>
    <w:rsid w:val="00652FCE"/>
    <w:rsid w:val="00654761"/>
    <w:rsid w:val="00654A6E"/>
    <w:rsid w:val="0065615B"/>
    <w:rsid w:val="00661259"/>
    <w:rsid w:val="006615DA"/>
    <w:rsid w:val="00671148"/>
    <w:rsid w:val="00675F82"/>
    <w:rsid w:val="00687E15"/>
    <w:rsid w:val="006A046D"/>
    <w:rsid w:val="006A4192"/>
    <w:rsid w:val="006B2A30"/>
    <w:rsid w:val="006B542F"/>
    <w:rsid w:val="006C0A4B"/>
    <w:rsid w:val="006C4EFB"/>
    <w:rsid w:val="006D2F90"/>
    <w:rsid w:val="006D4762"/>
    <w:rsid w:val="006D53EC"/>
    <w:rsid w:val="006E1165"/>
    <w:rsid w:val="006E13DD"/>
    <w:rsid w:val="006E6C53"/>
    <w:rsid w:val="006E7BA1"/>
    <w:rsid w:val="006F11B1"/>
    <w:rsid w:val="006F1443"/>
    <w:rsid w:val="006F4AEE"/>
    <w:rsid w:val="0070216F"/>
    <w:rsid w:val="00706BAD"/>
    <w:rsid w:val="00707F61"/>
    <w:rsid w:val="007150E4"/>
    <w:rsid w:val="00721696"/>
    <w:rsid w:val="00730396"/>
    <w:rsid w:val="00737748"/>
    <w:rsid w:val="00741CD0"/>
    <w:rsid w:val="00763078"/>
    <w:rsid w:val="00765427"/>
    <w:rsid w:val="00773AAC"/>
    <w:rsid w:val="007909FB"/>
    <w:rsid w:val="00792D82"/>
    <w:rsid w:val="00793506"/>
    <w:rsid w:val="007964A2"/>
    <w:rsid w:val="007A049A"/>
    <w:rsid w:val="007A3016"/>
    <w:rsid w:val="007A65D7"/>
    <w:rsid w:val="007A6932"/>
    <w:rsid w:val="007B1D82"/>
    <w:rsid w:val="007B3FFD"/>
    <w:rsid w:val="007B5F28"/>
    <w:rsid w:val="007C0CE6"/>
    <w:rsid w:val="007C2558"/>
    <w:rsid w:val="007C7178"/>
    <w:rsid w:val="007D14D3"/>
    <w:rsid w:val="007D5CD2"/>
    <w:rsid w:val="007E186C"/>
    <w:rsid w:val="007E1E7D"/>
    <w:rsid w:val="007E20D1"/>
    <w:rsid w:val="007E440E"/>
    <w:rsid w:val="007E760A"/>
    <w:rsid w:val="007F7957"/>
    <w:rsid w:val="0081626B"/>
    <w:rsid w:val="00821591"/>
    <w:rsid w:val="00824FAC"/>
    <w:rsid w:val="00825524"/>
    <w:rsid w:val="0083060F"/>
    <w:rsid w:val="00834B78"/>
    <w:rsid w:val="00835437"/>
    <w:rsid w:val="00835A44"/>
    <w:rsid w:val="008373D5"/>
    <w:rsid w:val="00844777"/>
    <w:rsid w:val="0085569A"/>
    <w:rsid w:val="00857590"/>
    <w:rsid w:val="00857C79"/>
    <w:rsid w:val="0086603D"/>
    <w:rsid w:val="008724A4"/>
    <w:rsid w:val="00880F72"/>
    <w:rsid w:val="00882CCB"/>
    <w:rsid w:val="008849B2"/>
    <w:rsid w:val="00886819"/>
    <w:rsid w:val="008929B0"/>
    <w:rsid w:val="00894894"/>
    <w:rsid w:val="008A09A6"/>
    <w:rsid w:val="008A3C4F"/>
    <w:rsid w:val="008B1205"/>
    <w:rsid w:val="008B2B72"/>
    <w:rsid w:val="008B3F85"/>
    <w:rsid w:val="008B6827"/>
    <w:rsid w:val="008C3B58"/>
    <w:rsid w:val="008C4AB3"/>
    <w:rsid w:val="008D738F"/>
    <w:rsid w:val="008E0E8A"/>
    <w:rsid w:val="009010B5"/>
    <w:rsid w:val="00902C6E"/>
    <w:rsid w:val="0090513E"/>
    <w:rsid w:val="00910AD7"/>
    <w:rsid w:val="00942402"/>
    <w:rsid w:val="00947A36"/>
    <w:rsid w:val="0095332B"/>
    <w:rsid w:val="00960142"/>
    <w:rsid w:val="0096590F"/>
    <w:rsid w:val="009741AD"/>
    <w:rsid w:val="00974F09"/>
    <w:rsid w:val="0098066B"/>
    <w:rsid w:val="0098562D"/>
    <w:rsid w:val="00985637"/>
    <w:rsid w:val="009924DE"/>
    <w:rsid w:val="00993142"/>
    <w:rsid w:val="00993F86"/>
    <w:rsid w:val="009A1B81"/>
    <w:rsid w:val="009B0D1B"/>
    <w:rsid w:val="009B4E91"/>
    <w:rsid w:val="009C30CC"/>
    <w:rsid w:val="009C46E5"/>
    <w:rsid w:val="009D0EE6"/>
    <w:rsid w:val="009D14E2"/>
    <w:rsid w:val="009D6941"/>
    <w:rsid w:val="009F2C27"/>
    <w:rsid w:val="009F607F"/>
    <w:rsid w:val="00A0101C"/>
    <w:rsid w:val="00A113AD"/>
    <w:rsid w:val="00A11B05"/>
    <w:rsid w:val="00A11B9D"/>
    <w:rsid w:val="00A15A6E"/>
    <w:rsid w:val="00A15C85"/>
    <w:rsid w:val="00A21ECD"/>
    <w:rsid w:val="00A33B6A"/>
    <w:rsid w:val="00A52B65"/>
    <w:rsid w:val="00A55BD7"/>
    <w:rsid w:val="00A7321B"/>
    <w:rsid w:val="00A740B2"/>
    <w:rsid w:val="00A753AE"/>
    <w:rsid w:val="00A77DD6"/>
    <w:rsid w:val="00A9414C"/>
    <w:rsid w:val="00A95B4F"/>
    <w:rsid w:val="00AB261A"/>
    <w:rsid w:val="00AB5323"/>
    <w:rsid w:val="00AB5A30"/>
    <w:rsid w:val="00AC761F"/>
    <w:rsid w:val="00AD051A"/>
    <w:rsid w:val="00AE4288"/>
    <w:rsid w:val="00AE5673"/>
    <w:rsid w:val="00AE7534"/>
    <w:rsid w:val="00AE753C"/>
    <w:rsid w:val="00AF225D"/>
    <w:rsid w:val="00B117D8"/>
    <w:rsid w:val="00B125D8"/>
    <w:rsid w:val="00B12A85"/>
    <w:rsid w:val="00B16728"/>
    <w:rsid w:val="00B170B9"/>
    <w:rsid w:val="00B202BE"/>
    <w:rsid w:val="00B256D9"/>
    <w:rsid w:val="00B268AD"/>
    <w:rsid w:val="00B526FB"/>
    <w:rsid w:val="00B52F37"/>
    <w:rsid w:val="00B533F5"/>
    <w:rsid w:val="00B54197"/>
    <w:rsid w:val="00B7358B"/>
    <w:rsid w:val="00B74289"/>
    <w:rsid w:val="00B823E7"/>
    <w:rsid w:val="00B82954"/>
    <w:rsid w:val="00B83BCA"/>
    <w:rsid w:val="00BA05F3"/>
    <w:rsid w:val="00BA1909"/>
    <w:rsid w:val="00BA7D4E"/>
    <w:rsid w:val="00BB6459"/>
    <w:rsid w:val="00BC1B26"/>
    <w:rsid w:val="00BC253F"/>
    <w:rsid w:val="00BC26E3"/>
    <w:rsid w:val="00BC3D54"/>
    <w:rsid w:val="00BC3E77"/>
    <w:rsid w:val="00BC7032"/>
    <w:rsid w:val="00BD1783"/>
    <w:rsid w:val="00BD4B1F"/>
    <w:rsid w:val="00BD79BD"/>
    <w:rsid w:val="00BF5148"/>
    <w:rsid w:val="00C12CD6"/>
    <w:rsid w:val="00C23F41"/>
    <w:rsid w:val="00C34560"/>
    <w:rsid w:val="00C36E67"/>
    <w:rsid w:val="00C47110"/>
    <w:rsid w:val="00C50EDA"/>
    <w:rsid w:val="00C55AF0"/>
    <w:rsid w:val="00C56153"/>
    <w:rsid w:val="00C666A7"/>
    <w:rsid w:val="00C668FF"/>
    <w:rsid w:val="00C72AEC"/>
    <w:rsid w:val="00C72BCD"/>
    <w:rsid w:val="00C92C90"/>
    <w:rsid w:val="00CA72A6"/>
    <w:rsid w:val="00CB6F7A"/>
    <w:rsid w:val="00CC47B8"/>
    <w:rsid w:val="00CC7B1F"/>
    <w:rsid w:val="00CD247C"/>
    <w:rsid w:val="00CD60D6"/>
    <w:rsid w:val="00CE3AF8"/>
    <w:rsid w:val="00CE3CE4"/>
    <w:rsid w:val="00CE774E"/>
    <w:rsid w:val="00CF10D8"/>
    <w:rsid w:val="00CF192B"/>
    <w:rsid w:val="00D01236"/>
    <w:rsid w:val="00D06CFC"/>
    <w:rsid w:val="00D17C95"/>
    <w:rsid w:val="00D2076F"/>
    <w:rsid w:val="00D213FA"/>
    <w:rsid w:val="00D23B3A"/>
    <w:rsid w:val="00D2494B"/>
    <w:rsid w:val="00D25914"/>
    <w:rsid w:val="00D3290F"/>
    <w:rsid w:val="00D3558C"/>
    <w:rsid w:val="00D37561"/>
    <w:rsid w:val="00D40EBB"/>
    <w:rsid w:val="00D4213D"/>
    <w:rsid w:val="00D453E1"/>
    <w:rsid w:val="00D544A9"/>
    <w:rsid w:val="00D636F0"/>
    <w:rsid w:val="00D71278"/>
    <w:rsid w:val="00D76653"/>
    <w:rsid w:val="00D77B1D"/>
    <w:rsid w:val="00D845E1"/>
    <w:rsid w:val="00D92022"/>
    <w:rsid w:val="00D93539"/>
    <w:rsid w:val="00D97D77"/>
    <w:rsid w:val="00DA152D"/>
    <w:rsid w:val="00DA4344"/>
    <w:rsid w:val="00DA5AD1"/>
    <w:rsid w:val="00DB0657"/>
    <w:rsid w:val="00DB1E37"/>
    <w:rsid w:val="00DB2C41"/>
    <w:rsid w:val="00DB78D3"/>
    <w:rsid w:val="00DB79A9"/>
    <w:rsid w:val="00DC302B"/>
    <w:rsid w:val="00DC63D7"/>
    <w:rsid w:val="00DD3937"/>
    <w:rsid w:val="00DE33F9"/>
    <w:rsid w:val="00DE7672"/>
    <w:rsid w:val="00DE7A31"/>
    <w:rsid w:val="00DF602B"/>
    <w:rsid w:val="00E000AB"/>
    <w:rsid w:val="00E056E4"/>
    <w:rsid w:val="00E0658A"/>
    <w:rsid w:val="00E21362"/>
    <w:rsid w:val="00E23F5B"/>
    <w:rsid w:val="00E24FA0"/>
    <w:rsid w:val="00E26A35"/>
    <w:rsid w:val="00E318AB"/>
    <w:rsid w:val="00E35AC7"/>
    <w:rsid w:val="00E6553D"/>
    <w:rsid w:val="00E676BD"/>
    <w:rsid w:val="00E67852"/>
    <w:rsid w:val="00E742DE"/>
    <w:rsid w:val="00E74C73"/>
    <w:rsid w:val="00E969B4"/>
    <w:rsid w:val="00EA0BD8"/>
    <w:rsid w:val="00EB5996"/>
    <w:rsid w:val="00EB5B6A"/>
    <w:rsid w:val="00EB631F"/>
    <w:rsid w:val="00EC139C"/>
    <w:rsid w:val="00EC3607"/>
    <w:rsid w:val="00EC3E15"/>
    <w:rsid w:val="00EC3FFF"/>
    <w:rsid w:val="00EC7D9B"/>
    <w:rsid w:val="00EE4B01"/>
    <w:rsid w:val="00F00312"/>
    <w:rsid w:val="00F02DF5"/>
    <w:rsid w:val="00F05853"/>
    <w:rsid w:val="00F10DBF"/>
    <w:rsid w:val="00F2146E"/>
    <w:rsid w:val="00F253E9"/>
    <w:rsid w:val="00F30189"/>
    <w:rsid w:val="00F36E5D"/>
    <w:rsid w:val="00F406FC"/>
    <w:rsid w:val="00F41010"/>
    <w:rsid w:val="00F42AB1"/>
    <w:rsid w:val="00F44FAB"/>
    <w:rsid w:val="00F505AF"/>
    <w:rsid w:val="00F526C5"/>
    <w:rsid w:val="00F550D0"/>
    <w:rsid w:val="00F70529"/>
    <w:rsid w:val="00F72E62"/>
    <w:rsid w:val="00F749F3"/>
    <w:rsid w:val="00F755DB"/>
    <w:rsid w:val="00F852E1"/>
    <w:rsid w:val="00F8750A"/>
    <w:rsid w:val="00F958BC"/>
    <w:rsid w:val="00F95B4F"/>
    <w:rsid w:val="00FA5CEF"/>
    <w:rsid w:val="00FB32A9"/>
    <w:rsid w:val="00FC6602"/>
    <w:rsid w:val="00FC7B31"/>
    <w:rsid w:val="00FD4CDE"/>
    <w:rsid w:val="00FE1A6A"/>
    <w:rsid w:val="00FE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5E06E1"/>
  <w15:docId w15:val="{06F301A4-EF66-4EAD-9640-7B42D0CD1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686E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823E7"/>
    <w:pPr>
      <w:keepNext/>
      <w:spacing w:before="240" w:after="60"/>
      <w:jc w:val="center"/>
      <w:outlineLvl w:val="0"/>
    </w:pPr>
    <w:rPr>
      <w:rFonts w:ascii="Angsana New" w:eastAsia="Times New Roman" w:hAnsi="Angsana New"/>
      <w:b/>
      <w:bCs/>
      <w:kern w:val="28"/>
      <w:sz w:val="40"/>
      <w:szCs w:val="40"/>
      <w:lang w:eastAsia="en-US"/>
    </w:rPr>
  </w:style>
  <w:style w:type="paragraph" w:styleId="2">
    <w:name w:val="heading 2"/>
    <w:basedOn w:val="a"/>
    <w:next w:val="a"/>
    <w:qFormat/>
    <w:rsid w:val="00B823E7"/>
    <w:pPr>
      <w:keepNext/>
      <w:ind w:firstLine="720"/>
      <w:jc w:val="center"/>
      <w:outlineLvl w:val="1"/>
    </w:pPr>
    <w:rPr>
      <w:rFonts w:ascii="AngsanaUPC" w:eastAsia="Times New Roman" w:hAnsi="AngsanaUPC" w:cs="AngsanaUPC"/>
      <w:b/>
      <w:bCs/>
      <w:sz w:val="48"/>
      <w:szCs w:val="48"/>
      <w:lang w:eastAsia="en-US"/>
    </w:rPr>
  </w:style>
  <w:style w:type="paragraph" w:styleId="3">
    <w:name w:val="heading 3"/>
    <w:basedOn w:val="a"/>
    <w:next w:val="a"/>
    <w:qFormat/>
    <w:rsid w:val="0004686E"/>
    <w:pPr>
      <w:keepNext/>
      <w:tabs>
        <w:tab w:val="left" w:pos="1260"/>
      </w:tabs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B823E7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qFormat/>
    <w:rsid w:val="00B823E7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qFormat/>
    <w:rsid w:val="00B823E7"/>
    <w:pPr>
      <w:keepNext/>
      <w:jc w:val="center"/>
      <w:outlineLvl w:val="5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7">
    <w:name w:val="heading 7"/>
    <w:basedOn w:val="a"/>
    <w:next w:val="a"/>
    <w:qFormat/>
    <w:rsid w:val="00B823E7"/>
    <w:pPr>
      <w:keepNext/>
      <w:ind w:firstLine="2070"/>
      <w:jc w:val="both"/>
      <w:outlineLvl w:val="6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8">
    <w:name w:val="heading 8"/>
    <w:basedOn w:val="a"/>
    <w:next w:val="a"/>
    <w:qFormat/>
    <w:rsid w:val="00B823E7"/>
    <w:pPr>
      <w:keepNext/>
      <w:ind w:firstLine="1350"/>
      <w:jc w:val="both"/>
      <w:outlineLvl w:val="7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9">
    <w:name w:val="heading 9"/>
    <w:basedOn w:val="a"/>
    <w:next w:val="a"/>
    <w:qFormat/>
    <w:rsid w:val="00B823E7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44777"/>
    <w:pPr>
      <w:tabs>
        <w:tab w:val="center" w:pos="4153"/>
        <w:tab w:val="right" w:pos="8306"/>
      </w:tabs>
    </w:pPr>
    <w:rPr>
      <w:szCs w:val="28"/>
    </w:rPr>
  </w:style>
  <w:style w:type="character" w:styleId="a4">
    <w:name w:val="page number"/>
    <w:basedOn w:val="a0"/>
    <w:rsid w:val="00844777"/>
  </w:style>
  <w:style w:type="paragraph" w:styleId="a5">
    <w:name w:val="Balloon Text"/>
    <w:basedOn w:val="a"/>
    <w:semiHidden/>
    <w:rsid w:val="00357A59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246369"/>
    <w:pPr>
      <w:tabs>
        <w:tab w:val="center" w:pos="4153"/>
        <w:tab w:val="right" w:pos="8306"/>
      </w:tabs>
    </w:pPr>
    <w:rPr>
      <w:szCs w:val="28"/>
    </w:rPr>
  </w:style>
  <w:style w:type="paragraph" w:styleId="a8">
    <w:name w:val="Body Text Indent"/>
    <w:basedOn w:val="a"/>
    <w:rsid w:val="00D71278"/>
    <w:pPr>
      <w:ind w:firstLine="720"/>
    </w:pPr>
    <w:rPr>
      <w:rFonts w:ascii="AngsanaUPC" w:eastAsia="Cordia New" w:hAnsi="AngsanaUPC" w:cs="AngsanaUPC"/>
      <w:sz w:val="32"/>
      <w:szCs w:val="32"/>
    </w:rPr>
  </w:style>
  <w:style w:type="paragraph" w:styleId="30">
    <w:name w:val="Body Text Indent 3"/>
    <w:basedOn w:val="a"/>
    <w:rsid w:val="00D71278"/>
    <w:pPr>
      <w:ind w:firstLine="720"/>
      <w:jc w:val="both"/>
    </w:pPr>
    <w:rPr>
      <w:rFonts w:ascii="AngsanaUPC" w:eastAsia="Cordia New" w:hAnsi="AngsanaUPC" w:cs="AngsanaUPC"/>
      <w:sz w:val="32"/>
      <w:szCs w:val="32"/>
    </w:rPr>
  </w:style>
  <w:style w:type="paragraph" w:styleId="a9">
    <w:name w:val="Body Text"/>
    <w:basedOn w:val="a"/>
    <w:rsid w:val="00B823E7"/>
    <w:pPr>
      <w:spacing w:after="120"/>
    </w:pPr>
    <w:rPr>
      <w:szCs w:val="28"/>
    </w:rPr>
  </w:style>
  <w:style w:type="paragraph" w:styleId="20">
    <w:name w:val="Body Text Indent 2"/>
    <w:basedOn w:val="a"/>
    <w:rsid w:val="00B823E7"/>
    <w:pPr>
      <w:ind w:firstLine="1260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21">
    <w:name w:val="Body Text 2"/>
    <w:basedOn w:val="a"/>
    <w:rsid w:val="00B823E7"/>
    <w:pPr>
      <w:ind w:firstLine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31">
    <w:name w:val="Body Text 3"/>
    <w:basedOn w:val="a"/>
    <w:rsid w:val="00B823E7"/>
    <w:pPr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aa">
    <w:name w:val="Block Text"/>
    <w:basedOn w:val="a"/>
    <w:rsid w:val="00B823E7"/>
    <w:pPr>
      <w:ind w:left="720" w:right="749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10">
    <w:name w:val="toc 1"/>
    <w:basedOn w:val="a"/>
    <w:next w:val="a"/>
    <w:autoRedefine/>
    <w:semiHidden/>
    <w:rsid w:val="00B823E7"/>
    <w:pPr>
      <w:ind w:firstLine="1530"/>
      <w:jc w:val="both"/>
    </w:pPr>
    <w:rPr>
      <w:rFonts w:ascii="Cordia New" w:eastAsia="Times New Roman" w:hAnsi="Cordia New" w:cs="Cordia New"/>
      <w:b/>
      <w:bCs/>
      <w:sz w:val="32"/>
      <w:szCs w:val="32"/>
      <w:lang w:eastAsia="en-US"/>
    </w:rPr>
  </w:style>
  <w:style w:type="paragraph" w:customStyle="1" w:styleId="ab">
    <w:name w:val="???????????"/>
    <w:basedOn w:val="a"/>
    <w:rsid w:val="00B823E7"/>
    <w:pPr>
      <w:ind w:right="386" w:firstLine="720"/>
      <w:jc w:val="both"/>
    </w:pPr>
    <w:rPr>
      <w:rFonts w:ascii="CordiaUPC" w:eastAsia="Times New Roman" w:hAnsi="CordiaUPC" w:cs="CordiaUPC"/>
      <w:sz w:val="32"/>
      <w:szCs w:val="32"/>
      <w:lang w:eastAsia="en-US"/>
    </w:rPr>
  </w:style>
  <w:style w:type="paragraph" w:customStyle="1" w:styleId="example">
    <w:name w:val="example"/>
    <w:basedOn w:val="a"/>
    <w:rsid w:val="00B823E7"/>
    <w:pPr>
      <w:ind w:firstLine="720"/>
      <w:jc w:val="center"/>
    </w:pPr>
    <w:rPr>
      <w:rFonts w:ascii="CordiaUPC" w:eastAsia="Times New Roman" w:hAnsi="CordiaUPC" w:cs="CordiaUPC"/>
      <w:i/>
      <w:iCs/>
      <w:sz w:val="36"/>
      <w:szCs w:val="36"/>
      <w:lang w:eastAsia="en-US"/>
    </w:rPr>
  </w:style>
  <w:style w:type="paragraph" w:customStyle="1" w:styleId="REG1">
    <w:name w:val="REG_1"/>
    <w:basedOn w:val="ab"/>
    <w:rsid w:val="00B823E7"/>
    <w:pPr>
      <w:ind w:right="11"/>
      <w:jc w:val="center"/>
    </w:pPr>
    <w:rPr>
      <w:b/>
      <w:bCs/>
    </w:rPr>
  </w:style>
  <w:style w:type="paragraph" w:customStyle="1" w:styleId="ref">
    <w:name w:val="ref"/>
    <w:basedOn w:val="a"/>
    <w:rsid w:val="00B823E7"/>
    <w:pPr>
      <w:spacing w:before="12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ref2">
    <w:name w:val="ref_2"/>
    <w:basedOn w:val="a"/>
    <w:rsid w:val="00B823E7"/>
    <w:pPr>
      <w:spacing w:before="6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exmbiblio">
    <w:name w:val="exm_biblio"/>
    <w:basedOn w:val="a"/>
    <w:rsid w:val="00B823E7"/>
    <w:pPr>
      <w:ind w:left="720" w:hanging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customStyle="1" w:styleId="formatthai">
    <w:name w:val="format_thai"/>
    <w:basedOn w:val="a"/>
    <w:rsid w:val="00B823E7"/>
    <w:pPr>
      <w:ind w:left="1440" w:hanging="720"/>
    </w:pPr>
    <w:rPr>
      <w:rFonts w:ascii="CordiaUPC" w:eastAsia="Times New Roman" w:hAnsi="CordiaUPC" w:cs="CordiaUPC"/>
      <w:color w:val="0000FF"/>
      <w:sz w:val="32"/>
      <w:szCs w:val="32"/>
      <w:lang w:eastAsia="en-US"/>
    </w:rPr>
  </w:style>
  <w:style w:type="paragraph" w:styleId="ac">
    <w:name w:val="Title"/>
    <w:basedOn w:val="a"/>
    <w:qFormat/>
    <w:rsid w:val="00B823E7"/>
    <w:pPr>
      <w:spacing w:before="12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ad">
    <w:name w:val="Subtitle"/>
    <w:basedOn w:val="a"/>
    <w:qFormat/>
    <w:rsid w:val="00B823E7"/>
    <w:pPr>
      <w:jc w:val="center"/>
    </w:pPr>
    <w:rPr>
      <w:rFonts w:eastAsia="Cordia New" w:cs="AngsanaUPC"/>
      <w:b/>
      <w:bCs/>
      <w:sz w:val="44"/>
      <w:szCs w:val="44"/>
      <w:lang w:eastAsia="th-TH"/>
    </w:rPr>
  </w:style>
  <w:style w:type="paragraph" w:styleId="ae">
    <w:name w:val="caption"/>
    <w:basedOn w:val="a"/>
    <w:next w:val="a"/>
    <w:qFormat/>
    <w:rsid w:val="007C7178"/>
    <w:pPr>
      <w:spacing w:before="24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table" w:styleId="af">
    <w:name w:val="Table Grid"/>
    <w:basedOn w:val="a1"/>
    <w:rsid w:val="007C717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Bullet"/>
    <w:basedOn w:val="a"/>
    <w:rsid w:val="007C7178"/>
    <w:pPr>
      <w:ind w:left="360" w:hanging="360"/>
    </w:pPr>
    <w:rPr>
      <w:rFonts w:ascii="AngsanaUPC" w:eastAsia="Times New Roman" w:hAnsi="AngsanaUPC" w:cs="AngsanaUPC"/>
      <w:sz w:val="20"/>
      <w:szCs w:val="20"/>
      <w:lang w:eastAsia="en-US"/>
    </w:rPr>
  </w:style>
  <w:style w:type="paragraph" w:customStyle="1" w:styleId="af1">
    <w:name w:val="รายการอ้างอิง"/>
    <w:basedOn w:val="a"/>
    <w:rsid w:val="00A77DD6"/>
    <w:pPr>
      <w:ind w:left="720" w:hanging="720"/>
    </w:pPr>
    <w:rPr>
      <w:rFonts w:ascii="Cordia New" w:eastAsia="Cordia New" w:hAnsi="Cordia New" w:cs="Cordia New"/>
      <w:sz w:val="32"/>
      <w:szCs w:val="32"/>
      <w:lang w:eastAsia="en-US"/>
    </w:rPr>
  </w:style>
  <w:style w:type="character" w:customStyle="1" w:styleId="a7">
    <w:name w:val="หัวกระดาษ อักขระ"/>
    <w:link w:val="a6"/>
    <w:uiPriority w:val="99"/>
    <w:rsid w:val="00763078"/>
    <w:rPr>
      <w:rFonts w:eastAsia="SimSun"/>
      <w:sz w:val="24"/>
      <w:szCs w:val="28"/>
      <w:lang w:eastAsia="zh-CN"/>
    </w:rPr>
  </w:style>
  <w:style w:type="paragraph" w:styleId="af2">
    <w:name w:val="List Paragraph"/>
    <w:basedOn w:val="a"/>
    <w:uiPriority w:val="34"/>
    <w:qFormat/>
    <w:rsid w:val="00DE7672"/>
    <w:pPr>
      <w:ind w:left="720"/>
      <w:contextualSpacing/>
    </w:pPr>
    <w:rPr>
      <w:szCs w:val="30"/>
    </w:rPr>
  </w:style>
  <w:style w:type="paragraph" w:styleId="af3">
    <w:name w:val="No Spacing"/>
    <w:uiPriority w:val="1"/>
    <w:qFormat/>
    <w:rsid w:val="00124DCC"/>
    <w:rPr>
      <w:rFonts w:ascii="Angsana News" w:hAnsi="Angsana News"/>
      <w:sz w:val="32"/>
      <w:szCs w:val="40"/>
    </w:rPr>
  </w:style>
  <w:style w:type="paragraph" w:customStyle="1" w:styleId="Default">
    <w:name w:val="Default"/>
    <w:rsid w:val="00575445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611;&#3637;&#3585;&#3634;&#3619;&#3624;&#3638;&#3585;&#3625;&#3634;%202559\&#3627;&#3621;&#3633;&#3585;&#3626;&#3641;&#3605;&#3619;&#3631;%202559\&#3650;&#3588;&#3619;&#3591;&#3626;&#3619;&#3657;&#3634;&#3591;&#3627;&#3621;&#3633;&#3585;&#3626;&#3641;&#3605;&#3619;%20Template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E7173-8756-4C93-B07C-C5A4D114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โครงสร้างหลักสูตร Template.dot</Template>
  <TotalTime>136</TotalTime>
  <Pages>18</Pages>
  <Words>4072</Words>
  <Characters>23216</Characters>
  <Application>Microsoft Office Word</Application>
  <DocSecurity>0</DocSecurity>
  <Lines>193</Lines>
  <Paragraphs>54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 ๓๕</vt:lpstr>
      <vt:lpstr>ข้อ ๓๕</vt:lpstr>
    </vt:vector>
  </TitlesOfParts>
  <Company>CLOA</Company>
  <LinksUpToDate>false</LinksUpToDate>
  <CharactersWithSpaces>27234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 ๓๕</dc:title>
  <dc:creator>ACER intel atom</dc:creator>
  <cp:lastModifiedBy>withawat duangpummes</cp:lastModifiedBy>
  <cp:revision>50</cp:revision>
  <cp:lastPrinted>2016-10-28T02:45:00Z</cp:lastPrinted>
  <dcterms:created xsi:type="dcterms:W3CDTF">2017-07-18T16:03:00Z</dcterms:created>
  <dcterms:modified xsi:type="dcterms:W3CDTF">2018-02-08T08:53:00Z</dcterms:modified>
</cp:coreProperties>
</file>